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2B35BFB" w14:textId="77777777" w:rsidR="004F4ED4" w:rsidRDefault="00E50AA7">
      <w:pPr>
        <w:pStyle w:val="BodyText"/>
        <w:rPr>
          <w:rFonts w:ascii="Times New Roman"/>
          <w:sz w:val="20"/>
        </w:rPr>
      </w:pPr>
      <w:r>
        <w:rPr>
          <w:noProof/>
          <w:lang w:val="en-GB" w:eastAsia="en-GB"/>
        </w:rPr>
        <w:drawing>
          <wp:anchor distT="0" distB="0" distL="0" distR="0" simplePos="0" relativeHeight="15730688" behindDoc="0" locked="0" layoutInCell="1" allowOverlap="1" wp14:anchorId="5245392C" wp14:editId="44AF1C55">
            <wp:simplePos x="0" y="0"/>
            <wp:positionH relativeFrom="page">
              <wp:posOffset>3201035</wp:posOffset>
            </wp:positionH>
            <wp:positionV relativeFrom="page">
              <wp:posOffset>914653</wp:posOffset>
            </wp:positionV>
            <wp:extent cx="3413886" cy="272796"/>
            <wp:effectExtent l="0" t="0" r="0" b="0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13886" cy="2727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15731200" behindDoc="0" locked="0" layoutInCell="1" allowOverlap="1" wp14:anchorId="0CDED06F" wp14:editId="5AEEE6D9">
                <wp:simplePos x="0" y="0"/>
                <wp:positionH relativeFrom="page">
                  <wp:posOffset>3201035</wp:posOffset>
                </wp:positionH>
                <wp:positionV relativeFrom="page">
                  <wp:posOffset>1670685</wp:posOffset>
                </wp:positionV>
                <wp:extent cx="3366770" cy="723900"/>
                <wp:effectExtent l="0" t="0" r="0" b="0"/>
                <wp:wrapNone/>
                <wp:docPr id="192" name="Group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66770" cy="723900"/>
                          <a:chOff x="5041" y="2631"/>
                          <a:chExt cx="5302" cy="1140"/>
                        </a:xfrm>
                      </wpg:grpSpPr>
                      <pic:pic xmlns:pic="http://schemas.openxmlformats.org/drawingml/2006/picture">
                        <pic:nvPicPr>
                          <pic:cNvPr id="193" name="Pictur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2630"/>
                            <a:ext cx="5302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4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3012"/>
                            <a:ext cx="3073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5" name="Picture 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67" y="3012"/>
                            <a:ext cx="888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6" name="Pictur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728" y="3012"/>
                            <a:ext cx="1078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7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3391"/>
                            <a:ext cx="1941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D4052A" id="Group 160" o:spid="_x0000_s1026" style="position:absolute;margin-left:252.05pt;margin-top:131.55pt;width:265.1pt;height:57pt;z-index:15731200;mso-position-horizontal-relative:page;mso-position-vertical-relative:page" coordorigin="5041,2631" coordsize="5302,11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65" o:spid="_x0000_s1027" type="#_x0000_t75" style="position:absolute;left:5041;top:2630;width:5302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QAMebAAAAA3AAAAA8AAABkcnMvZG93bnJldi54bWxET0trwkAQvhf8D8sI3uqmWqJNsxEpFXpt&#10;9OJtmp08SHY27K4a/71bKPQ2H99z8t1kBnEl5zvLCl6WCQjiyuqOGwWn4+F5C8IHZI2DZVJwJw+7&#10;YvaUY6btjb/pWoZGxBD2GSpoQxgzKX3VkkG/tCNx5GrrDIYIXSO1w1sMN4NcJUkqDXYcG1oc6aOl&#10;qi8vRsGFTUkmrfVPoj/77vW8SfXdKbWYT/t3EIGm8C/+c3/pOP9tDb/PxAtk8Q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NAAx5sAAAADcAAAADwAAAAAAAAAAAAAAAACfAgAA&#10;ZHJzL2Rvd25yZXYueG1sUEsFBgAAAAAEAAQA9wAAAIwDAAAAAA==&#10;">
                  <v:imagedata r:id="rId12" o:title=""/>
                </v:shape>
                <v:shape id="Picture 164" o:spid="_x0000_s1028" type="#_x0000_t75" style="position:absolute;left:5041;top:3012;width:3073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jTYHDAAAA3AAAAA8AAABkcnMvZG93bnJldi54bWxET01rwkAQvQv+h2WE3nTTaINJXaUEpF56&#10;aNoeehuz0yQ0Oxt2txr/fVcQvM3jfc5mN5penMj5zrKCx0UCgri2uuNGwefHfr4G4QOyxt4yKbiQ&#10;h912Otlgoe2Z3+lUhUbEEPYFKmhDGAopfd2SQb+wA3HkfqwzGCJ0jdQOzzHc9DJNkkwa7Dg2tDhQ&#10;2VL9W/0ZBV8Bq3WZL1+P9fHwlKUjfedvpNTDbHx5BhFoDHfxzX3QcX6+gusz8QK5/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2NNgcMAAADcAAAADwAAAAAAAAAAAAAAAACf&#10;AgAAZHJzL2Rvd25yZXYueG1sUEsFBgAAAAAEAAQA9wAAAI8DAAAAAA==&#10;">
                  <v:imagedata r:id="rId13" o:title=""/>
                </v:shape>
                <v:shape id="Picture 163" o:spid="_x0000_s1029" type="#_x0000_t75" style="position:absolute;left:7967;top:3012;width:888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G9NrPDAAAA3AAAAA8AAABkcnMvZG93bnJldi54bWxET01rAjEQvQv9D2EKvdVsS5W6NYoKBVEU&#10;quJ53Iybxc1kSeK6/feNUPA2j/c542lna9GSD5VjBW/9DARx4XTFpYLD/vv1E0SIyBprx6TglwJM&#10;J0+9Meba3fiH2l0sRQrhkKMCE2OTSxkKQxZD3zXEiTs7bzEm6EupPd5SuK3le5YNpcWKU4PBhhaG&#10;isvuahUMPow9trOtXwxX5811c1nP5/uTUi/P3ewLRKQuPsT/7qVO80cDuD+TLpCT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b02s8MAAADcAAAADwAAAAAAAAAAAAAAAACf&#10;AgAAZHJzL2Rvd25yZXYueG1sUEsFBgAAAAAEAAQA9wAAAI8DAAAAAA==&#10;">
                  <v:imagedata r:id="rId14" o:title=""/>
                </v:shape>
                <v:shape id="Picture 162" o:spid="_x0000_s1030" type="#_x0000_t75" style="position:absolute;left:8728;top:3012;width:1078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RU4rAAAAA3AAAAA8AAABkcnMvZG93bnJldi54bWxET02LwjAQvQv+hzCCN031IGs1ighCTyu6&#10;sutxaKZptZmUJlvrv98Iwt7m8T5nve1tLTpqfeVYwWyagCDOna7YKLh8HSYfIHxA1lg7JgVP8rDd&#10;DAdrTLV78Im6czAihrBPUUEZQpNK6fOSLPqpa4gjV7jWYoiwNVK3+IjhtpbzJFlIixXHhhIb2peU&#10;38+/VoE3/ue7+DxiUyTL7HLI3K0zV6XGo363AhGoD//itzvTcf5yAa9n4gVy8w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mNFTisAAAADcAAAADwAAAAAAAAAAAAAAAACfAgAA&#10;ZHJzL2Rvd25yZXYueG1sUEsFBgAAAAAEAAQA9wAAAIwDAAAAAA==&#10;">
                  <v:imagedata r:id="rId15" o:title=""/>
                </v:shape>
                <v:shape id="Picture 161" o:spid="_x0000_s1031" type="#_x0000_t75" style="position:absolute;left:5041;top:3391;width:1941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7bzxvEAAAA3AAAAA8AAABkcnMvZG93bnJldi54bWxET0trwkAQvhf8D8sI3uomFaumbsSWKoIH&#10;nxR6G7LTbGh2NmS3mv77rlDwNh/fc+aLztbiQq2vHCtIhwkI4sLpiksF59PqcQrCB2SNtWNS8Ese&#10;FnnvYY6Zdlc+0OUYShFD2GeowITQZFL6wpBFP3QNceS+XGsxRNiWUrd4jeG2lk9J8iwtVhwbDDb0&#10;Zqj4Pv5YBfqdxh/16nO225ltk7r1Ur6O9koN+t3yBUSgLtzF/+6NjvNnE7g9Ey+Q+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7bzxvEAAAA3AAAAA8AAAAAAAAAAAAAAAAA&#10;nwIAAGRycy9kb3ducmV2LnhtbFBLBQYAAAAABAAEAPcAAACQAwAAAAA=&#10;">
                  <v:imagedata r:id="rId16" o:title=""/>
                </v:shape>
                <w10:wrap anchorx="page" anchory="page"/>
              </v:group>
            </w:pict>
          </mc:Fallback>
        </mc:AlternateContent>
      </w: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15731712" behindDoc="0" locked="0" layoutInCell="1" allowOverlap="1" wp14:anchorId="1A1AF956" wp14:editId="17DC1E4E">
                <wp:simplePos x="0" y="0"/>
                <wp:positionH relativeFrom="page">
                  <wp:posOffset>3201035</wp:posOffset>
                </wp:positionH>
                <wp:positionV relativeFrom="page">
                  <wp:posOffset>3121660</wp:posOffset>
                </wp:positionV>
                <wp:extent cx="3583305" cy="483235"/>
                <wp:effectExtent l="0" t="0" r="0" b="0"/>
                <wp:wrapNone/>
                <wp:docPr id="186" name="Group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83305" cy="483235"/>
                          <a:chOff x="5041" y="4916"/>
                          <a:chExt cx="5643" cy="761"/>
                        </a:xfrm>
                      </wpg:grpSpPr>
                      <pic:pic xmlns:pic="http://schemas.openxmlformats.org/drawingml/2006/picture">
                        <pic:nvPicPr>
                          <pic:cNvPr id="187" name="Picture 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4916"/>
                            <a:ext cx="2158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8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36" y="4916"/>
                            <a:ext cx="2677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9" name="Picture 1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64" y="4916"/>
                            <a:ext cx="1020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0" name="Pictur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5297"/>
                            <a:ext cx="1403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1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15" y="5297"/>
                            <a:ext cx="1727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7689F3" id="Group 154" o:spid="_x0000_s1026" style="position:absolute;margin-left:252.05pt;margin-top:245.8pt;width:282.15pt;height:38.05pt;z-index:15731712;mso-position-horizontal-relative:page;mso-position-vertical-relative:page" coordorigin="5041,4916" coordsize="5643,7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">
                <v:shape id="Picture 159" o:spid="_x0000_s1027" type="#_x0000_t75" style="position:absolute;left:5041;top:4916;width:2158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9o0x7GAAAA3AAAAA8AAABkcnMvZG93bnJldi54bWxEj0FrwkAQhe9C/8MyQm9mkxbUplmlLQiC&#10;CNZWsLchOybB7GzIbpP4711B8DbDe++bN9lyMLXoqHWVZQVJFIMgzq2uuFDw+7OazEE4j6yxtkwK&#10;LuRguXgaZZhq2/M3dXtfiABhl6KC0vsmldLlJRl0kW2Ig3ayrUEf1raQusU+wE0tX+J4Kg1WHC6U&#10;2NBXSfl5/28CpXg7nt2f2a0+d5vXQ1In25lJlHoeDx/vIDwN/mG+p9c61J/P4PZMmEAur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2jTHsYAAADcAAAADwAAAAAAAAAAAAAA&#10;AACfAgAAZHJzL2Rvd25yZXYueG1sUEsFBgAAAAAEAAQA9wAAAJIDAAAAAA==&#10;">
                  <v:imagedata r:id="rId22" o:title=""/>
                </v:shape>
                <v:shape id="Picture 158" o:spid="_x0000_s1028" type="#_x0000_t75" style="position:absolute;left:7136;top:4916;width:2677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cLXvfDAAAA3AAAAA8AAABkcnMvZG93bnJldi54bWxEj0FLAzEQhe9C/0MYwZvNVlDLtmmRloIH&#10;Edz2B0w3Y3ZxMwlJbOO/dw6Ctxnem/e+WW+rn9SFUh4DG1jMG1DEfbAjOwOn4+F+CSoXZItTYDLw&#10;Qxm2m9nNGlsbrvxBl644JSGcWzQwlBJbrXM/kMc8D5FYtM+QPBZZk9M24VXC/aQfmuZJexxZGgaM&#10;tBuo/+q+vYHx/XGfD4uaT29nh7HuUufiszF3t/VlBapQLf/mv+tXK/hLoZVnZAK9+Q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wte98MAAADcAAAADwAAAAAAAAAAAAAAAACf&#10;AgAAZHJzL2Rvd25yZXYueG1sUEsFBgAAAAAEAAQA9wAAAI8DAAAAAA==&#10;">
                  <v:imagedata r:id="rId23" o:title=""/>
                </v:shape>
                <v:shape id="Picture 157" o:spid="_x0000_s1029" type="#_x0000_t75" style="position:absolute;left:9664;top:4916;width:1020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APymzBAAAA3AAAAA8AAABkcnMvZG93bnJldi54bWxET99rwjAQfhf2P4Qb+KbpBg6tpmUbOpQ9&#10;6eb70ZxNWXMpSaydf/0iDHy7j+/nrcrBtqInHxrHCp6mGQjiyumGawXfX5vJHESIyBpbx6TglwKU&#10;xcNohbl2F95Tf4i1SCEcclRgYuxyKUNlyGKYuo44cSfnLcYEfS21x0sKt618zrIXabHh1GCwo3dD&#10;1c/hbBWsj2/tOvpZtfi8fuyMOUrfu16p8ePwugQRaYh38b97q9P8+QJuz6QLZPE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APymzBAAAA3AAAAA8AAAAAAAAAAAAAAAAAnwIA&#10;AGRycy9kb3ducmV2LnhtbFBLBQYAAAAABAAEAPcAAACNAwAAAAA=&#10;">
                  <v:imagedata r:id="rId24" o:title=""/>
                </v:shape>
                <v:shape id="Picture 156" o:spid="_x0000_s1030" type="#_x0000_t75" style="position:absolute;left:5041;top:5297;width:1403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XYmCnHAAAA3AAAAA8AAABkcnMvZG93bnJldi54bWxEj09rwkAQxe9Cv8Myhd50owW1qauUQqH0&#10;4p8IbW9DdkxCs7Nhd2vit3cOgrcZ3pv3frPaDK5VZwqx8WxgOslAEZfeNlwZOBYf4yWomJAttp7J&#10;wIUibNYPoxXm1ve8p/MhVUpCOOZooE6py7WOZU0O48R3xKKdfHCYZA2VtgF7CXetnmXZXDtsWBpq&#10;7Oi9pvLv8O8M7H5326/l8+IyKxc/Ydp+F31zKox5ehzeXkElGtLdfLv+tIL/IvjyjEyg11c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XYmCnHAAAA3AAAAA8AAAAAAAAAAAAA&#10;AAAAnwIAAGRycy9kb3ducmV2LnhtbFBLBQYAAAAABAAEAPcAAACTAwAAAAA=&#10;">
                  <v:imagedata r:id="rId25" o:title=""/>
                </v:shape>
                <v:shape id="Picture 155" o:spid="_x0000_s1031" type="#_x0000_t75" style="position:absolute;left:6315;top:5297;width:1727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XG6p7CAAAA3AAAAA8AAABkcnMvZG93bnJldi54bWxET9uKwjAQfRf8hzALvmmqgtiuUVZZwYIo&#10;Xj5gthnbYjMpTbbWvzcLC77N4VxnsepMJVpqXGlZwXgUgSDOrC45V3C9bIdzEM4ja6wsk4InOVgt&#10;+70FJto++ETt2ecihLBLUEHhfZ1I6bKCDLqRrYkDd7ONQR9gk0vd4COEm0pOomgmDZYcGgqsaVNQ&#10;dj//GgWHi5zE65/p5nbcd99pKdOovadKDT66r08Qnjr/Fv+7dzrMj8fw90y4QC5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FxuqewgAAANwAAAAPAAAAAAAAAAAAAAAAAJ8C&#10;AABkcnMvZG93bnJldi54bWxQSwUGAAAAAAQABAD3AAAAjgMAAAAA&#10;">
                  <v:imagedata r:id="rId26" o:title=""/>
                </v:shape>
                <w10:wrap anchorx="page" anchory="page"/>
              </v:group>
            </w:pict>
          </mc:Fallback>
        </mc:AlternateContent>
      </w: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15732224" behindDoc="0" locked="0" layoutInCell="1" allowOverlap="1" wp14:anchorId="72834371" wp14:editId="30BF2D3A">
                <wp:simplePos x="0" y="0"/>
                <wp:positionH relativeFrom="page">
                  <wp:posOffset>3201035</wp:posOffset>
                </wp:positionH>
                <wp:positionV relativeFrom="page">
                  <wp:posOffset>5055870</wp:posOffset>
                </wp:positionV>
                <wp:extent cx="3507105" cy="483235"/>
                <wp:effectExtent l="0" t="0" r="0" b="0"/>
                <wp:wrapNone/>
                <wp:docPr id="179" name="Group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07105" cy="483235"/>
                          <a:chOff x="5041" y="7962"/>
                          <a:chExt cx="5523" cy="761"/>
                        </a:xfrm>
                      </wpg:grpSpPr>
                      <pic:pic xmlns:pic="http://schemas.openxmlformats.org/drawingml/2006/picture">
                        <pic:nvPicPr>
                          <pic:cNvPr id="180" name="Picture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7962"/>
                            <a:ext cx="974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1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34" y="7962"/>
                            <a:ext cx="3244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2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023" y="7962"/>
                            <a:ext cx="1540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3" name="Picture 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8343"/>
                            <a:ext cx="3759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4" name="Picture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728" y="8343"/>
                            <a:ext cx="818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5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410" y="8343"/>
                            <a:ext cx="242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CC9C05" id="Group 147" o:spid="_x0000_s1026" style="position:absolute;margin-left:252.05pt;margin-top:398.1pt;width:276.15pt;height:38.05pt;z-index:15732224;mso-position-horizontal-relative:page;mso-position-vertical-relative:page" coordorigin="5041,7962" coordsize="5523,7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">
                <v:shape id="Picture 153" o:spid="_x0000_s1027" type="#_x0000_t75" style="position:absolute;left:5041;top:7962;width:974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MvCVfDAAAA3AAAAA8AAABkcnMvZG93bnJldi54bWxEj0FrwkAQhe+F/odlCr3VTa2IpK5ShECv&#10;RiN4m2an2dDsbMiumvrrnYPgbYb35r1vluvRd+pMQ2wDG3ifZKCI62Bbbgzsd8XbAlRMyBa7wGTg&#10;nyKsV89PS8xtuPCWzmVqlIRwzNGAS6nPtY61I49xEnpi0X7D4DHJOjTaDniRcN/paZbNtceWpcFh&#10;TxtH9V958gYOxU8xG49XLPVUV33YclW5D2NeX8avT1CJxvQw36+/reAvBF+ekQn06gY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y8JV8MAAADcAAAADwAAAAAAAAAAAAAAAACf&#10;AgAAZHJzL2Rvd25yZXYueG1sUEsFBgAAAAAEAAQA9wAAAI8DAAAAAA==&#10;">
                  <v:imagedata r:id="rId33" o:title=""/>
                </v:shape>
                <v:shape id="Picture 152" o:spid="_x0000_s1028" type="#_x0000_t75" style="position:absolute;left:5934;top:7962;width:3244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/+xrTEAAAA3AAAAA8AAABkcnMvZG93bnJldi54bWxET0trAjEQvhf8D2GE3mpWKSKrUXxQ6KEH&#10;dUuhtzGZ7i7dTJYkdVd/vRGE3ubje85i1dtGnMmH2rGC8SgDQaydqblU8Fm8vcxAhIhssHFMCi4U&#10;YLUcPC0wN67jA52PsRQphEOOCqoY21zKoCuyGEauJU7cj/MWY4K+lMZjl8JtIydZNpUWa04NFba0&#10;rUj/Hv+sgs1HUey3l/Dq9TXuOn3afX+tr0o9D/v1HESkPv6LH+53k+bPxnB/Jl0gl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/+xrTEAAAA3AAAAA8AAAAAAAAAAAAAAAAA&#10;nwIAAGRycy9kb3ducmV2LnhtbFBLBQYAAAAABAAEAPcAAACQAwAAAAA=&#10;">
                  <v:imagedata r:id="rId34" o:title=""/>
                </v:shape>
                <v:shape id="Picture 151" o:spid="_x0000_s1029" type="#_x0000_t75" style="position:absolute;left:9023;top:7962;width:1540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2ByLLAAAAA3AAAAA8AAABkcnMvZG93bnJldi54bWxET0uLwjAQvi/4H8IIXhZN10ORahSf4GUP&#10;Ps9DM7bFZtJNotZ/vxEEb/PxPWcya00t7uR8ZVnBzyABQZxbXXGh4HjY9EcgfEDWWFsmBU/yMJt2&#10;viaYafvgHd33oRAxhH2GCsoQmkxKn5dk0A9sQxy5i3UGQ4SukNrhI4abWg6TJJUGK44NJTa0LCm/&#10;7m9Ggf81Z1ytTzJdfR/S5LJIvcv/lOp12/kYRKA2fMRv91bH+aMhvJ6JF8jpP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zYHIssAAAADcAAAADwAAAAAAAAAAAAAAAACfAgAA&#10;ZHJzL2Rvd25yZXYueG1sUEsFBgAAAAAEAAQA9wAAAIwDAAAAAA==&#10;">
                  <v:imagedata r:id="rId35" o:title=""/>
                </v:shape>
                <v:shape id="Picture 150" o:spid="_x0000_s1030" type="#_x0000_t75" style="position:absolute;left:5041;top:8343;width:3759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PC6zjBAAAA3AAAAA8AAABkcnMvZG93bnJldi54bWxET01rAjEQvRf8D2EKvdVsW1qWrVEWURDB&#10;Q1U8D5vZzdLNJCaprv/eFAq9zeN9zmwx2kFcKMTesYKXaQGCuHG6507B8bB+LkHEhKxxcEwKbhRh&#10;MZ88zLDS7spfdNmnTuQQjhUqMCn5SsrYGLIYp84TZ651wWLKMHRSB7zmcDvI16L4kBZ7zg0GPS0N&#10;Nd/7H6sgrMx52+7q2vhT+458Ksn7Rqmnx7H+BJFoTP/iP/dG5/nlG/w+ky+Q8zs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PC6zjBAAAA3AAAAA8AAAAAAAAAAAAAAAAAnwIA&#10;AGRycy9kb3ducmV2LnhtbFBLBQYAAAAABAAEAPcAAACNAwAAAAA=&#10;">
                  <v:imagedata r:id="rId36" o:title=""/>
                </v:shape>
                <v:shape id="Picture 149" o:spid="_x0000_s1031" type="#_x0000_t75" style="position:absolute;left:8728;top:8343;width:818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jY9lLAAAAA3AAAAA8AAABkcnMvZG93bnJldi54bWxET01Lw0AQvQv9D8sUvNlJFykhdlvaoqDe&#10;Wu19yI7Z0OxsyG7a+O9dQfA2j/c56+3kO3XlIbZBDCwXBSiWOthWGgOfHy8PJaiYSCx1QdjAN0fY&#10;bmZ3a6psuMmRr6fUqBwisSIDLqW+Qoy1Y09xEXqWzH2FwVPKcGjQDnTL4b5DXRQr9NRKbnDU88Fx&#10;fTmN3oB+dqVGrZHH47jfv6/OeH7rjLmfT7snUImn9C/+c7/aPL98hN9n8gW4+Q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eNj2UsAAAADcAAAADwAAAAAAAAAAAAAAAACfAgAA&#10;ZHJzL2Rvd25yZXYueG1sUEsFBgAAAAAEAAQA9wAAAIwDAAAAAA==&#10;">
                  <v:imagedata r:id="rId37" o:title=""/>
                </v:shape>
                <v:shape id="Picture 148" o:spid="_x0000_s1032" type="#_x0000_t75" style="position:absolute;left:9410;top:8343;width:242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T8guXBAAAA3AAAAA8AAABkcnMvZG93bnJldi54bWxET01rAjEQvRf6H8IIvdWsBWVZjbIoLV48&#10;VMXzsJndLCaTJUl1/femUOhtHu9zVpvRWXGjEHvPCmbTAgRx43XPnYLz6fO9BBETskbrmRQ8KMJm&#10;/fqywkr7O3/T7Zg6kUM4VqjApDRUUsbGkMM49QNx5lofHKYMQyd1wHsOd1Z+FMVCOuw5NxgcaGuo&#10;uR5/nIJDmNdf7WPXmlO92/f2Ui6sa5R6m4z1EkSiMf2L/9x7neeXc/h9Jl8g10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T8guXBAAAA3AAAAA8AAAAAAAAAAAAAAAAAnwIA&#10;AGRycy9kb3ducmV2LnhtbFBLBQYAAAAABAAEAPcAAACNAwAAAAA=&#10;">
                  <v:imagedata r:id="rId38" o:title=""/>
                </v:shape>
                <w10:wrap anchorx="page" anchory="page"/>
              </v:group>
            </w:pict>
          </mc:Fallback>
        </mc:AlternateContent>
      </w: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15732736" behindDoc="0" locked="0" layoutInCell="1" allowOverlap="1" wp14:anchorId="3136E88E" wp14:editId="22846B4D">
                <wp:simplePos x="0" y="0"/>
                <wp:positionH relativeFrom="page">
                  <wp:posOffset>3201035</wp:posOffset>
                </wp:positionH>
                <wp:positionV relativeFrom="page">
                  <wp:posOffset>5781675</wp:posOffset>
                </wp:positionV>
                <wp:extent cx="3315970" cy="966470"/>
                <wp:effectExtent l="0" t="0" r="0" b="0"/>
                <wp:wrapNone/>
                <wp:docPr id="172" name="Group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15970" cy="966470"/>
                          <a:chOff x="5041" y="9105"/>
                          <a:chExt cx="5222" cy="1522"/>
                        </a:xfrm>
                      </wpg:grpSpPr>
                      <pic:pic xmlns:pic="http://schemas.openxmlformats.org/drawingml/2006/picture">
                        <pic:nvPicPr>
                          <pic:cNvPr id="173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9104"/>
                            <a:ext cx="1039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4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31" y="9104"/>
                            <a:ext cx="4331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5" name="Picture 1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9486"/>
                            <a:ext cx="4205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6" name="Picture 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77" y="9486"/>
                            <a:ext cx="628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7" name="Picture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9867"/>
                            <a:ext cx="5176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8" name="Picture 1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10247"/>
                            <a:ext cx="1235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DF6E11" id="Group 140" o:spid="_x0000_s1026" style="position:absolute;margin-left:252.05pt;margin-top:455.25pt;width:261.1pt;height:76.1pt;z-index:15732736;mso-position-horizontal-relative:page;mso-position-vertical-relative:page" coordorigin="5041,9105" coordsize="5222,15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">
                <v:shape id="Picture 146" o:spid="_x0000_s1027" type="#_x0000_t75" style="position:absolute;left:5041;top:9104;width:1039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adevnDAAAA3AAAAA8AAABkcnMvZG93bnJldi54bWxET0trwkAQvgv+h2UEb3XTSlXSrKLSFm8+&#10;KfQ2ZCfZYHY2ZNeY/vtuoeBtPr7nZKve1qKj1leOFTxPEhDEudMVlwou54+nBQgfkDXWjknBD3lY&#10;LYeDDFPt7nyk7hRKEUPYp6jAhNCkUvrckEU/cQ1x5ArXWgwRtqXULd5juK3lS5LMpMWKY4PBhraG&#10;8uvpZhVQ/b3bXI/Fu3ndb8+Hz+5r2l2sUuNRv34DEagPD/G/e6fj/PkU/p6JF8jl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p16+cMAAADcAAAADwAAAAAAAAAAAAAAAACf&#10;AgAAZHJzL2Rvd25yZXYueG1sUEsFBgAAAAAEAAQA9wAAAI8DAAAAAA==&#10;">
                  <v:imagedata r:id="rId45" o:title=""/>
                </v:shape>
                <v:shape id="Picture 145" o:spid="_x0000_s1028" type="#_x0000_t75" style="position:absolute;left:5931;top:9104;width:4331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sDj/BAAAA3AAAAA8AAABkcnMvZG93bnJldi54bWxET01rwkAQvQv9D8sUvNVNRdsaXaVIFY82&#10;9eJtzI5JMDsbdrdJ/PeuIHibx/ucxao3tWjJ+cqygvdRAoI4t7riQsHhb/P2BcIHZI21ZVJwJQ+r&#10;5ctggam2Hf9Sm4VCxBD2KSooQ2hSKX1ekkE/sg1x5M7WGQwRukJqh10MN7UcJ8mHNFhxbCixoXVJ&#10;+SX7Nwqm2em8/3EyTLvj1m3b/DTbHJxSw9f+ew4iUB+e4od7p+P8zwncn4kXyOUN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TsDj/BAAAA3AAAAA8AAAAAAAAAAAAAAAAAnwIA&#10;AGRycy9kb3ducmV2LnhtbFBLBQYAAAAABAAEAPcAAACNAwAAAAA=&#10;">
                  <v:imagedata r:id="rId46" o:title=""/>
                </v:shape>
                <v:shape id="Picture 144" o:spid="_x0000_s1029" type="#_x0000_t75" style="position:absolute;left:5041;top:9486;width:4205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PHI5TAAAAA3AAAAA8AAABkcnMvZG93bnJldi54bWxET81qg0AQvhfyDssUemvWpkTFuoYQUvAa&#10;mwcY3KkrcWfF3UTbp+8GAr3Nx/c75W6xg7jR5HvHCt7WCQji1umeOwXnr8/XHIQPyBoHx6Tghzzs&#10;qtVTiYV2M5/o1oROxBD2BSowIYyFlL41ZNGv3UgcuW83WQwRTp3UE84x3A5ykySptNhzbDA40sFQ&#10;e2muVkGqN319xjb77ep8JDMf5fX9otTL87L/ABFoCf/ih7vWcX62hfsz8QJZ/Q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E8cjlMAAAADcAAAADwAAAAAAAAAAAAAAAACfAgAA&#10;ZHJzL2Rvd25yZXYueG1sUEsFBgAAAAAEAAQA9wAAAIwDAAAAAA==&#10;">
                  <v:imagedata r:id="rId47" o:title=""/>
                </v:shape>
                <v:shape id="Picture 143" o:spid="_x0000_s1030" type="#_x0000_t75" style="position:absolute;left:9177;top:9486;width:628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r73LCAAAA3AAAAA8AAABkcnMvZG93bnJldi54bWxET01LAzEQvRf8D2EEbzarsm3ZNi0iCIJe&#10;3Lb36WaabN1M1iTbrv/eCEJv83ifs9qMrhNnCrH1rOBhWoAgbrxu2SjYbV/vFyBiQtbYeSYFPxRh&#10;s76ZrLDS/sKfdK6TETmEY4UKbEp9JWVsLDmMU98TZ+7og8OUYTBSB7zkcNfJx6KYSYct5waLPb1Y&#10;ar7qwSk4lvVQ7N/dtxns6fDRjKUJT6VSd7fj8xJEojFdxf/uN53nz2fw90y+QK5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S6+9ywgAAANwAAAAPAAAAAAAAAAAAAAAAAJ8C&#10;AABkcnMvZG93bnJldi54bWxQSwUGAAAAAAQABAD3AAAAjgMAAAAA&#10;">
                  <v:imagedata r:id="rId48" o:title=""/>
                </v:shape>
                <v:shape id="Picture 142" o:spid="_x0000_s1031" type="#_x0000_t75" style="position:absolute;left:5041;top:9867;width:5176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vmMsvBAAAA3AAAAA8AAABkcnMvZG93bnJldi54bWxET81qg0AQvhf6DssUemvW5qDBuEoplFoI&#10;DTF5gKk7Vak7K+5Gzdt3A4Hc5uP7naxYTC8mGl1nWcHrKgJBXFvdcaPgdPx42YBwHlljb5kUXMhB&#10;kT8+ZJhqO/OBpso3IoSwS1FB6/2QSunqlgy6lR2IA/drR4M+wLGResQ5hJterqMolgY7Dg0tDvTe&#10;Uv1XnY0C/fPZJF+028d2lsd+qex350ulnp+Wty0IT4u/i2/uUof5SQLXZ8IFMv8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vmMsvBAAAA3AAAAA8AAAAAAAAAAAAAAAAAnwIA&#10;AGRycy9kb3ducmV2LnhtbFBLBQYAAAAABAAEAPcAAACNAwAAAAA=&#10;">
                  <v:imagedata r:id="rId49" o:title=""/>
                </v:shape>
                <v:shape id="Picture 141" o:spid="_x0000_s1032" type="#_x0000_t75" style="position:absolute;left:5041;top:10247;width:1235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T583nGAAAA3AAAAA8AAABkcnMvZG93bnJldi54bWxEj0FrwkAQhe9C/8Myhd50o0hboptQCoUe&#10;BGkqBW9jdkxCs7MhuybRX+8cCr3N8N689802n1yrBupD49nAcpGAIi69bbgycPj+mL+CChHZYuuZ&#10;DFwpQJ49zLaYWj/yFw1FrJSEcEjRQB1jl2odypochoXviEU7+95hlLWvtO1xlHDX6lWSPGuHDUtD&#10;jR2911T+FhdnYPzZ3ZK95+O0XpbVaRz8bijWxjw9Tm8bUJGm+G/+u/60gv8itPKMTKCzO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9PnzecYAAADcAAAADwAAAAAAAAAAAAAA&#10;AACfAgAAZHJzL2Rvd25yZXYueG1sUEsFBgAAAAAEAAQA9wAAAJIDAAAAAA==&#10;">
                  <v:imagedata r:id="rId50" o:title=""/>
                </v:shape>
                <w10:wrap anchorx="page" anchory="page"/>
              </v:group>
            </w:pict>
          </mc:Fallback>
        </mc:AlternateContent>
      </w:r>
      <w:r>
        <w:rPr>
          <w:noProof/>
          <w:lang w:val="en-GB" w:eastAsia="en-GB"/>
        </w:rPr>
        <w:drawing>
          <wp:anchor distT="0" distB="0" distL="0" distR="0" simplePos="0" relativeHeight="15734272" behindDoc="0" locked="0" layoutInCell="1" allowOverlap="1" wp14:anchorId="4D152909" wp14:editId="3FD423B9">
            <wp:simplePos x="0" y="0"/>
            <wp:positionH relativeFrom="page">
              <wp:posOffset>950328</wp:posOffset>
            </wp:positionH>
            <wp:positionV relativeFrom="page">
              <wp:posOffset>944670</wp:posOffset>
            </wp:positionV>
            <wp:extent cx="1551050" cy="1531334"/>
            <wp:effectExtent l="0" t="0" r="0" b="0"/>
            <wp:wrapNone/>
            <wp:docPr id="3" name="image24.png" descr="Coronaviru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4.pn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1050" cy="1531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DC86EB" w14:textId="77777777" w:rsidR="004F4ED4" w:rsidRDefault="004F4ED4">
      <w:pPr>
        <w:pStyle w:val="BodyText"/>
        <w:rPr>
          <w:rFonts w:ascii="Times New Roman"/>
          <w:sz w:val="20"/>
        </w:rPr>
      </w:pPr>
    </w:p>
    <w:p w14:paraId="2830E44D" w14:textId="77777777" w:rsidR="004F4ED4" w:rsidRDefault="004F4ED4">
      <w:pPr>
        <w:pStyle w:val="BodyText"/>
        <w:rPr>
          <w:rFonts w:ascii="Times New Roman"/>
          <w:sz w:val="20"/>
        </w:rPr>
      </w:pPr>
    </w:p>
    <w:p w14:paraId="76B32C6B" w14:textId="77777777" w:rsidR="004F4ED4" w:rsidRDefault="004F4ED4">
      <w:pPr>
        <w:pStyle w:val="BodyText"/>
        <w:rPr>
          <w:rFonts w:ascii="Times New Roman"/>
          <w:sz w:val="20"/>
        </w:rPr>
      </w:pPr>
    </w:p>
    <w:p w14:paraId="52BC0BE4" w14:textId="77777777" w:rsidR="004F4ED4" w:rsidRDefault="004F4ED4">
      <w:pPr>
        <w:pStyle w:val="BodyText"/>
        <w:rPr>
          <w:rFonts w:ascii="Times New Roman"/>
          <w:sz w:val="20"/>
        </w:rPr>
      </w:pPr>
    </w:p>
    <w:p w14:paraId="13210FF5" w14:textId="77777777" w:rsidR="004F4ED4" w:rsidRDefault="004F4ED4">
      <w:pPr>
        <w:pStyle w:val="BodyText"/>
        <w:rPr>
          <w:rFonts w:ascii="Times New Roman"/>
          <w:sz w:val="20"/>
        </w:rPr>
      </w:pPr>
    </w:p>
    <w:p w14:paraId="766DF395" w14:textId="77777777" w:rsidR="004F4ED4" w:rsidRDefault="004F4ED4">
      <w:pPr>
        <w:pStyle w:val="BodyText"/>
        <w:rPr>
          <w:rFonts w:ascii="Times New Roman"/>
          <w:sz w:val="20"/>
        </w:rPr>
      </w:pPr>
    </w:p>
    <w:p w14:paraId="73268334" w14:textId="77777777" w:rsidR="004F4ED4" w:rsidRDefault="004F4ED4">
      <w:pPr>
        <w:pStyle w:val="BodyText"/>
        <w:rPr>
          <w:rFonts w:ascii="Times New Roman"/>
          <w:sz w:val="20"/>
        </w:rPr>
      </w:pPr>
    </w:p>
    <w:p w14:paraId="27844745" w14:textId="77777777" w:rsidR="004F4ED4" w:rsidRDefault="004F4ED4">
      <w:pPr>
        <w:pStyle w:val="BodyText"/>
        <w:rPr>
          <w:rFonts w:ascii="Times New Roman"/>
          <w:sz w:val="20"/>
        </w:rPr>
      </w:pPr>
    </w:p>
    <w:p w14:paraId="18AEF2C4" w14:textId="77777777" w:rsidR="004F4ED4" w:rsidRDefault="004F4ED4">
      <w:pPr>
        <w:pStyle w:val="BodyText"/>
        <w:rPr>
          <w:rFonts w:ascii="Times New Roman"/>
          <w:sz w:val="20"/>
        </w:rPr>
      </w:pPr>
    </w:p>
    <w:p w14:paraId="0AA414BC" w14:textId="77777777" w:rsidR="004F4ED4" w:rsidRDefault="004F4ED4">
      <w:pPr>
        <w:pStyle w:val="BodyText"/>
        <w:rPr>
          <w:rFonts w:ascii="Times New Roman"/>
          <w:sz w:val="20"/>
        </w:rPr>
      </w:pPr>
    </w:p>
    <w:p w14:paraId="53BC275E" w14:textId="77777777" w:rsidR="004F4ED4" w:rsidRDefault="004F4ED4">
      <w:pPr>
        <w:pStyle w:val="BodyText"/>
        <w:rPr>
          <w:rFonts w:ascii="Times New Roman"/>
          <w:sz w:val="16"/>
        </w:rPr>
      </w:pPr>
    </w:p>
    <w:p w14:paraId="743F2E64" w14:textId="77777777" w:rsidR="004F4ED4" w:rsidRDefault="00E50AA7">
      <w:pPr>
        <w:pStyle w:val="BodyText"/>
        <w:ind w:left="4281"/>
        <w:rPr>
          <w:rFonts w:ascii="Times New Roman"/>
          <w:sz w:val="20"/>
        </w:rPr>
      </w:pPr>
      <w:r>
        <w:rPr>
          <w:rFonts w:ascii="Times New Roman"/>
          <w:noProof/>
          <w:sz w:val="20"/>
          <w:lang w:val="en-GB" w:eastAsia="en-GB"/>
        </w:rPr>
        <mc:AlternateContent>
          <mc:Choice Requires="wpg">
            <w:drawing>
              <wp:inline distT="0" distB="0" distL="0" distR="0" wp14:anchorId="486B47CC" wp14:editId="56AE43E9">
                <wp:extent cx="2381250" cy="241300"/>
                <wp:effectExtent l="0" t="0" r="0" b="0"/>
                <wp:docPr id="169" name="Group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0" cy="241300"/>
                          <a:chOff x="0" y="0"/>
                          <a:chExt cx="3750" cy="380"/>
                        </a:xfrm>
                      </wpg:grpSpPr>
                      <pic:pic xmlns:pic="http://schemas.openxmlformats.org/drawingml/2006/picture">
                        <pic:nvPicPr>
                          <pic:cNvPr id="170" name="Picture 1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20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1" name="Picture 1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91" y="0"/>
                            <a:ext cx="159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1A44D56" id="Group 137" o:spid="_x0000_s1026" style="width:187.5pt;height:19pt;mso-position-horizontal-relative:char;mso-position-vertical-relative:line" coordsize="3750,3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">
                <v:shape id="Picture 139" o:spid="_x0000_s1027" type="#_x0000_t75" style="position:absolute;width:3720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RnisDHAAAA3AAAAA8AAABkcnMvZG93bnJldi54bWxEjzFvwkAMhfdK/IeTkdjKBQZapRyoAlFV&#10;okMbGMpm5UySkvNFuSNJ+fX1UInN1nt+7/NyPbhaddSGyrOB2TQBRZx7W3Fh4HjYPT6DChHZYu2Z&#10;DPxSgPVq9LDE1Pqev6jLYqEkhEOKBsoYm1TrkJfkMEx9Qyza2bcOo6xtoW2LvYS7Ws+TZKEdViwN&#10;JTa0KSm/ZFdnYJv93E79odtfP777sLtt3PFz8WbMZDy8voCKNMS7+f/63Qr+k+DLMzKBXv0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RnisDHAAAA3AAAAA8AAAAAAAAAAAAA&#10;AAAAnwIAAGRycy9kb3ducmV2LnhtbFBLBQYAAAAABAAEAPcAAACTAwAAAAA=&#10;">
                  <v:imagedata r:id="rId54" o:title=""/>
                </v:shape>
                <v:shape id="Picture 138" o:spid="_x0000_s1028" type="#_x0000_t75" style="position:absolute;left:3591;width:159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A5aJDDAAAA3AAAAA8AAABkcnMvZG93bnJldi54bWxET01rwkAQvQv9D8sUvOlGBVOiq0ipIKjF&#10;qEiPQ3aaBLOzIbua6K/vFgq9zeN9znzZmUrcqXGlZQWjYQSCOLO65FzB+bQevIFwHlljZZkUPMjB&#10;cvHSm2Oibcsp3Y8+FyGEXYIKCu/rREqXFWTQDW1NHLhv2xj0ATa51A22IdxUchxFU2mw5NBQYE3v&#10;BWXX480oeI4P2H7s00sau9vkiz/jdGe2SvVfu9UMhKfO/4v/3Bsd5scj+H0mXCAX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DlokMMAAADcAAAADwAAAAAAAAAAAAAAAACf&#10;AgAAZHJzL2Rvd25yZXYueG1sUEsFBgAAAAAEAAQA9wAAAI8DAAAAAA==&#10;">
                  <v:imagedata r:id="rId55" o:title=""/>
                </v:shape>
                <w10:anchorlock/>
              </v:group>
            </w:pict>
          </mc:Fallback>
        </mc:AlternateContent>
      </w:r>
    </w:p>
    <w:p w14:paraId="36E3AC16" w14:textId="77777777" w:rsidR="004F4ED4" w:rsidRDefault="00E50AA7">
      <w:pPr>
        <w:pStyle w:val="BodyText"/>
        <w:spacing w:before="7"/>
        <w:rPr>
          <w:rFonts w:ascii="Times New Roman"/>
          <w:sz w:val="19"/>
        </w:rPr>
      </w:pPr>
      <w:r>
        <w:rPr>
          <w:noProof/>
          <w:lang w:val="en-GB" w:eastAsia="en-GB"/>
        </w:rPr>
        <w:drawing>
          <wp:anchor distT="0" distB="0" distL="0" distR="0" simplePos="0" relativeHeight="251658240" behindDoc="0" locked="0" layoutInCell="1" allowOverlap="1" wp14:anchorId="76702393" wp14:editId="4711A7C0">
            <wp:simplePos x="0" y="0"/>
            <wp:positionH relativeFrom="page">
              <wp:posOffset>940714</wp:posOffset>
            </wp:positionH>
            <wp:positionV relativeFrom="paragraph">
              <wp:posOffset>168090</wp:posOffset>
            </wp:positionV>
            <wp:extent cx="1523291" cy="1537906"/>
            <wp:effectExtent l="0" t="0" r="0" b="0"/>
            <wp:wrapTopAndBottom/>
            <wp:docPr id="5" name="image27.png" descr="Coronaviru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7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291" cy="15379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GB" w:eastAsia="en-GB"/>
        </w:rPr>
        <mc:AlternateContent>
          <mc:Choice Requires="wpg">
            <w:drawing>
              <wp:anchor distT="0" distB="0" distL="0" distR="0" simplePos="0" relativeHeight="487588864" behindDoc="1" locked="0" layoutInCell="1" allowOverlap="1" wp14:anchorId="0B5D5994" wp14:editId="17423AAA">
                <wp:simplePos x="0" y="0"/>
                <wp:positionH relativeFrom="page">
                  <wp:posOffset>3201035</wp:posOffset>
                </wp:positionH>
                <wp:positionV relativeFrom="paragraph">
                  <wp:posOffset>961390</wp:posOffset>
                </wp:positionV>
                <wp:extent cx="3429635" cy="723900"/>
                <wp:effectExtent l="0" t="0" r="0" b="0"/>
                <wp:wrapTopAndBottom/>
                <wp:docPr id="164" name="Group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9635" cy="723900"/>
                          <a:chOff x="5041" y="1514"/>
                          <a:chExt cx="5401" cy="1140"/>
                        </a:xfrm>
                      </wpg:grpSpPr>
                      <pic:pic xmlns:pic="http://schemas.openxmlformats.org/drawingml/2006/picture">
                        <pic:nvPicPr>
                          <pic:cNvPr id="165" name="Picture 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1513"/>
                            <a:ext cx="5109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6" name="Picture 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1895"/>
                            <a:ext cx="717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7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14" y="1895"/>
                            <a:ext cx="4827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8" name="Picture 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2274"/>
                            <a:ext cx="4431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4A32E4" id="Group 132" o:spid="_x0000_s1026" style="position:absolute;margin-left:252.05pt;margin-top:75.7pt;width:270.05pt;height:57pt;z-index:-15727616;mso-wrap-distance-left:0;mso-wrap-distance-right:0;mso-position-horizontal-relative:page" coordorigin="5041,1514" coordsize="5401,11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">
                <v:shape id="Picture 136" o:spid="_x0000_s1027" type="#_x0000_t75" style="position:absolute;left:5041;top:1513;width:5109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p5SX/CAAAA3AAAAA8AAABkcnMvZG93bnJldi54bWxET01rAjEQvRf6H8IUvNXEYqWsRilSQU/V&#10;rVh6G5Jxd+lmsm6irv/eCIK3ebzPmcw6V4sTtaHyrGHQVyCIjbcVFxq2P4vXDxAhIlusPZOGCwWY&#10;TZ+fJphZf+YNnfJYiBTCIUMNZYxNJmUwJTkMfd8QJ27vW4cxwbaQtsVzCne1fFNqJB1WnBpKbGhe&#10;kvnPj07Dl1mFdXcwg/p7N/wtcjWc/ymvde+l+xyDiNTFh/juXto0f/QOt2fSBXJ6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qeUl/wgAAANwAAAAPAAAAAAAAAAAAAAAAAJ8C&#10;AABkcnMvZG93bnJldi54bWxQSwUGAAAAAAQABAD3AAAAjgMAAAAA&#10;">
                  <v:imagedata r:id="rId61" o:title=""/>
                </v:shape>
                <v:shape id="Picture 135" o:spid="_x0000_s1028" type="#_x0000_t75" style="position:absolute;left:5041;top:1895;width:717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8VbPBAAAA3AAAAA8AAABkcnMvZG93bnJldi54bWxET0tLAzEQvgv+hzCCNzupyGLXpsUWfF2E&#10;tlKvw2bcLG4mSxK36783guBtPr7nLNeT79XIMXVBDMxnGhRLE2wnrYG3w8PVLaiUSSz1QdjANydY&#10;r87PllTbcJIdj/vcqhIiqSYDLuehRkyNY09pFgaWwn2E6CkXGFu0kU4l3Pd4rXWFnjopDY4G3jpu&#10;Pvdf3gDe6OPj5mmYTwunm4jv+PpyHI25vJju70BlnvK/+M/9bMv8qoLfZ8oFuPo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I8VbPBAAAA3AAAAA8AAAAAAAAAAAAAAAAAnwIA&#10;AGRycy9kb3ducmV2LnhtbFBLBQYAAAAABAAEAPcAAACNAwAAAAA=&#10;">
                  <v:imagedata r:id="rId62" o:title=""/>
                </v:shape>
                <v:shape id="Picture 134" o:spid="_x0000_s1029" type="#_x0000_t75" style="position:absolute;left:5614;top:1895;width:4827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AxcnBAAAA3AAAAA8AAABkcnMvZG93bnJldi54bWxET9tKAzEQfRf8hzCCbzbbKm1Zm5alICwi&#10;iG0/YEjG3aXJJCSxu/brjSD4Nodznc1uclZcKKbBs4L5rAJBrL0ZuFNwOr48rEGkjGzQeiYF35Rg&#10;t7292WBt/MgfdDnkTpQQTjUq6HMOtZRJ9+QwzXwgLtynjw5zgbGTJuJYwp2Vi6paSocDl4YeA+17&#10;0ufDl1MQbWjf26YZk7aPT+FNH+Xr9arU/d3UPIPINOV/8Z+7NWX+cgW/z5QL5PY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TAxcnBAAAA3AAAAA8AAAAAAAAAAAAAAAAAnwIA&#10;AGRycy9kb3ducmV2LnhtbFBLBQYAAAAABAAEAPcAAACNAwAAAAA=&#10;">
                  <v:imagedata r:id="rId63" o:title=""/>
                </v:shape>
                <v:shape id="Picture 133" o:spid="_x0000_s1030" type="#_x0000_t75" style="position:absolute;left:5041;top:2274;width:4431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guU4rFAAAA3AAAAA8AAABkcnMvZG93bnJldi54bWxEj0FvwjAMhe+T+A+RkXYb6TiwrRAQQsAQ&#10;CAkYP8BqTFOtcaomQPn38wFpN1vv+b3Pk1nna3WjNlaBDbwPMlDERbAVlwbOP6u3T1AxIVusA5OB&#10;B0WYTXsvE8xtuPORbqdUKgnhmKMBl1KTax0LRx7jIDTEol1C6zHJ2pbatniXcF/rYZaNtMeKpcFh&#10;QwtHxe/p6g1s1l9uu6z0/nD8vqyH88cH7rqdMa/9bj4GlahL/+bn9cYK/kho5RmZQE/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ILlOKxQAAANwAAAAPAAAAAAAAAAAAAAAA&#10;AJ8CAABkcnMvZG93bnJldi54bWxQSwUGAAAAAAQABAD3AAAAkQMAAAAA&#10;">
                  <v:imagedata r:id="rId64" o:title=""/>
                </v:shape>
                <w10:wrap type="topAndBottom" anchorx="page"/>
              </v:group>
            </w:pict>
          </mc:Fallback>
        </mc:AlternateContent>
      </w:r>
    </w:p>
    <w:p w14:paraId="574DA846" w14:textId="77777777" w:rsidR="004F4ED4" w:rsidRDefault="004F4ED4">
      <w:pPr>
        <w:pStyle w:val="BodyText"/>
        <w:rPr>
          <w:rFonts w:ascii="Times New Roman"/>
          <w:sz w:val="20"/>
        </w:rPr>
      </w:pPr>
    </w:p>
    <w:p w14:paraId="593D6EED" w14:textId="77777777" w:rsidR="004F4ED4" w:rsidRDefault="004F4ED4">
      <w:pPr>
        <w:pStyle w:val="BodyText"/>
        <w:rPr>
          <w:rFonts w:ascii="Times New Roman"/>
          <w:sz w:val="20"/>
        </w:rPr>
      </w:pPr>
    </w:p>
    <w:p w14:paraId="24D570B6" w14:textId="77777777" w:rsidR="004F4ED4" w:rsidRDefault="004F4ED4">
      <w:pPr>
        <w:pStyle w:val="BodyText"/>
        <w:rPr>
          <w:rFonts w:ascii="Times New Roman"/>
          <w:sz w:val="20"/>
        </w:rPr>
      </w:pPr>
    </w:p>
    <w:p w14:paraId="2B51BE33" w14:textId="77777777" w:rsidR="004F4ED4" w:rsidRDefault="004F4ED4">
      <w:pPr>
        <w:pStyle w:val="BodyText"/>
        <w:rPr>
          <w:rFonts w:ascii="Times New Roman"/>
          <w:sz w:val="20"/>
        </w:rPr>
      </w:pPr>
    </w:p>
    <w:p w14:paraId="79FA7A53" w14:textId="77777777" w:rsidR="004F4ED4" w:rsidRDefault="004F4ED4">
      <w:pPr>
        <w:pStyle w:val="BodyText"/>
        <w:rPr>
          <w:rFonts w:ascii="Times New Roman"/>
          <w:sz w:val="20"/>
        </w:rPr>
      </w:pPr>
    </w:p>
    <w:p w14:paraId="1933AD27" w14:textId="77777777" w:rsidR="004F4ED4" w:rsidRDefault="004F4ED4">
      <w:pPr>
        <w:pStyle w:val="BodyText"/>
        <w:rPr>
          <w:rFonts w:ascii="Times New Roman"/>
          <w:sz w:val="20"/>
        </w:rPr>
      </w:pPr>
    </w:p>
    <w:p w14:paraId="6E867354" w14:textId="77777777" w:rsidR="004F4ED4" w:rsidRDefault="004F4ED4">
      <w:pPr>
        <w:pStyle w:val="BodyText"/>
        <w:rPr>
          <w:rFonts w:ascii="Times New Roman"/>
          <w:sz w:val="20"/>
        </w:rPr>
      </w:pPr>
    </w:p>
    <w:p w14:paraId="37034644" w14:textId="77777777" w:rsidR="004F4ED4" w:rsidRDefault="004F4ED4">
      <w:pPr>
        <w:pStyle w:val="BodyText"/>
        <w:rPr>
          <w:rFonts w:ascii="Times New Roman"/>
          <w:sz w:val="20"/>
        </w:rPr>
      </w:pPr>
    </w:p>
    <w:p w14:paraId="13AB7626" w14:textId="77777777" w:rsidR="004F4ED4" w:rsidRDefault="004F4ED4">
      <w:pPr>
        <w:pStyle w:val="BodyText"/>
        <w:rPr>
          <w:rFonts w:ascii="Times New Roman"/>
          <w:sz w:val="20"/>
        </w:rPr>
      </w:pPr>
    </w:p>
    <w:p w14:paraId="33E0424F" w14:textId="77777777" w:rsidR="004F4ED4" w:rsidRDefault="004F4ED4">
      <w:pPr>
        <w:pStyle w:val="BodyText"/>
        <w:rPr>
          <w:rFonts w:ascii="Times New Roman"/>
          <w:sz w:val="20"/>
        </w:rPr>
      </w:pPr>
    </w:p>
    <w:p w14:paraId="3D5C9483" w14:textId="77777777" w:rsidR="004F4ED4" w:rsidRDefault="004F4ED4">
      <w:pPr>
        <w:pStyle w:val="BodyText"/>
        <w:rPr>
          <w:rFonts w:ascii="Times New Roman"/>
          <w:sz w:val="20"/>
        </w:rPr>
      </w:pPr>
    </w:p>
    <w:p w14:paraId="23BA27D4" w14:textId="77777777" w:rsidR="004F4ED4" w:rsidRDefault="004F4ED4">
      <w:pPr>
        <w:pStyle w:val="BodyText"/>
        <w:rPr>
          <w:rFonts w:ascii="Times New Roman"/>
          <w:sz w:val="20"/>
        </w:rPr>
      </w:pPr>
    </w:p>
    <w:p w14:paraId="3796B95F" w14:textId="77777777" w:rsidR="004F4ED4" w:rsidRDefault="004F4ED4">
      <w:pPr>
        <w:pStyle w:val="BodyText"/>
        <w:rPr>
          <w:rFonts w:ascii="Times New Roman"/>
          <w:sz w:val="20"/>
        </w:rPr>
      </w:pPr>
    </w:p>
    <w:p w14:paraId="2C5244AF" w14:textId="77777777" w:rsidR="004F4ED4" w:rsidRDefault="004F4ED4">
      <w:pPr>
        <w:pStyle w:val="BodyText"/>
        <w:rPr>
          <w:rFonts w:ascii="Times New Roman"/>
          <w:sz w:val="20"/>
        </w:rPr>
      </w:pPr>
    </w:p>
    <w:p w14:paraId="6B21B8E0" w14:textId="77777777" w:rsidR="004F4ED4" w:rsidRDefault="004F4ED4">
      <w:pPr>
        <w:pStyle w:val="BodyText"/>
        <w:rPr>
          <w:rFonts w:ascii="Times New Roman"/>
          <w:sz w:val="20"/>
        </w:rPr>
      </w:pPr>
    </w:p>
    <w:p w14:paraId="07BE5846" w14:textId="77777777" w:rsidR="004F4ED4" w:rsidRDefault="004F4ED4">
      <w:pPr>
        <w:pStyle w:val="BodyText"/>
        <w:rPr>
          <w:rFonts w:ascii="Times New Roman"/>
          <w:sz w:val="20"/>
        </w:rPr>
      </w:pPr>
    </w:p>
    <w:p w14:paraId="2C4D2250" w14:textId="77777777" w:rsidR="004F4ED4" w:rsidRDefault="004F4ED4">
      <w:pPr>
        <w:pStyle w:val="BodyText"/>
        <w:rPr>
          <w:rFonts w:ascii="Times New Roman"/>
          <w:sz w:val="20"/>
        </w:rPr>
      </w:pPr>
    </w:p>
    <w:p w14:paraId="262A2956" w14:textId="77777777" w:rsidR="004F4ED4" w:rsidRDefault="004F4ED4">
      <w:pPr>
        <w:pStyle w:val="BodyText"/>
        <w:rPr>
          <w:rFonts w:ascii="Times New Roman"/>
          <w:sz w:val="20"/>
        </w:rPr>
      </w:pPr>
    </w:p>
    <w:p w14:paraId="3A808CA7" w14:textId="77777777" w:rsidR="004F4ED4" w:rsidRDefault="00E50AA7">
      <w:pPr>
        <w:pStyle w:val="BodyText"/>
        <w:spacing w:before="10"/>
        <w:rPr>
          <w:rFonts w:ascii="Times New Roman"/>
          <w:sz w:val="28"/>
        </w:rPr>
      </w:pPr>
      <w:r>
        <w:rPr>
          <w:noProof/>
          <w:lang w:val="en-GB" w:eastAsia="en-GB"/>
        </w:rPr>
        <mc:AlternateContent>
          <mc:Choice Requires="wpg">
            <w:drawing>
              <wp:anchor distT="0" distB="0" distL="0" distR="0" simplePos="0" relativeHeight="487589376" behindDoc="1" locked="0" layoutInCell="1" allowOverlap="1" wp14:anchorId="62D15290" wp14:editId="1359511B">
                <wp:simplePos x="0" y="0"/>
                <wp:positionH relativeFrom="page">
                  <wp:posOffset>3201035</wp:posOffset>
                </wp:positionH>
                <wp:positionV relativeFrom="paragraph">
                  <wp:posOffset>236220</wp:posOffset>
                </wp:positionV>
                <wp:extent cx="3295650" cy="483235"/>
                <wp:effectExtent l="0" t="0" r="0" b="0"/>
                <wp:wrapTopAndBottom/>
                <wp:docPr id="158" name="Group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5015" cy="483870"/>
                          <a:chOff x="5041" y="371"/>
                          <a:chExt cx="5189" cy="762"/>
                        </a:xfrm>
                      </wpg:grpSpPr>
                      <pic:pic xmlns:pic="http://schemas.openxmlformats.org/drawingml/2006/picture">
                        <pic:nvPicPr>
                          <pic:cNvPr id="159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371"/>
                            <a:ext cx="1202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0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71" y="371"/>
                            <a:ext cx="2123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1" name="Picture 1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79" y="371"/>
                            <a:ext cx="2001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2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753"/>
                            <a:ext cx="2410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3" name="Picture 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16" y="753"/>
                            <a:ext cx="2914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9460BB" id="Group 126" o:spid="_x0000_s1026" style="position:absolute;margin-left:252.05pt;margin-top:18.6pt;width:259.5pt;height:38.05pt;z-index:-15727104;mso-wrap-distance-left:0;mso-wrap-distance-right:0;mso-position-horizontal-relative:page" coordorigin="5041,371" coordsize="5189,7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">
                <v:shape id="Picture 131" o:spid="_x0000_s1027" type="#_x0000_t75" style="position:absolute;left:5041;top:371;width:1202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UA02/BAAAA3AAAAA8AAABkcnMvZG93bnJldi54bWxET0uLwjAQvgv7H8IseNN0hfroGkVWVsSb&#10;1YN7G5qxLTaTkmS1/nsjCN7m43vOfNmZRlzJ+dqygq9hAoK4sLrmUsHx8DuYgvABWWNjmRTcycNy&#10;8dGbY6btjfd0zUMpYgj7DBVUIbSZlL6oyKAf2pY4cmfrDIYIXSm1w1sMN40cJclYGqw5NlTY0k9F&#10;xSX/NwrSzclMNzTZOTqO14ew+rNdnirV/+xW3yACdeEtfrm3Os5PZ/B8Jl4gFw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UA02/BAAAA3AAAAA8AAAAAAAAAAAAAAAAAnwIA&#10;AGRycy9kb3ducmV2LnhtbFBLBQYAAAAABAAEAPcAAACNAwAAAAA=&#10;">
                  <v:imagedata r:id="rId70" o:title=""/>
                </v:shape>
                <v:shape id="Picture 130" o:spid="_x0000_s1028" type="#_x0000_t75" style="position:absolute;left:6071;top:371;width:2123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rX+wDFAAAA3AAAAA8AAABkcnMvZG93bnJldi54bWxEj0FLAzEQhe9C/0MYwZvNKlJk27SIUPHg&#10;xWqhvU0302TbzSRs4nb7752D4G2G9+a9bxarMXRqoD63kQ08TCtQxE20LTsD31/r+2dQuSBb7CKT&#10;gStlWC0nNwusbbzwJw2b4pSEcK7RgC8l1VrnxlPAPI2JWLRj7AMWWXunbY8XCQ+dfqyqmQ7YsjR4&#10;TPTqqTlvfoKBj2Fvt6d03bpdOuD+bXzy7hyNubsdX+agCo3l3/x3/W4Ffyb48oxMoJ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K1/sAxQAAANwAAAAPAAAAAAAAAAAAAAAA&#10;AJ8CAABkcnMvZG93bnJldi54bWxQSwUGAAAAAAQABAD3AAAAkQMAAAAA&#10;">
                  <v:imagedata r:id="rId71" o:title=""/>
                </v:shape>
                <v:shape id="Picture 129" o:spid="_x0000_s1029" type="#_x0000_t75" style="position:absolute;left:8079;top:371;width:2001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mgCLPAAAAA3AAAAA8AAABkcnMvZG93bnJldi54bWxET01rwkAQvRf6H5YRvNVdm2IkdZVWFHqt&#10;BrxOs2MSzM6G7MbEf+8KQm/zeJ+z2oy2EVfqfO1Yw3ymQBAXztRcasiP+7clCB+QDTaOScONPGzW&#10;ry8rzIwb+Jeuh1CKGMI+Qw1VCG0mpS8qsuhnriWO3Nl1FkOEXSlNh0MMt418V2ohLdYcGypsaVtR&#10;cTn0VkOq8JT2nCSnv+bjm1p5ydN+p/V0Mn59ggg0hn/x0/1j4vzFHB7PxAvk+g4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KaAIs8AAAADcAAAADwAAAAAAAAAAAAAAAACfAgAA&#10;ZHJzL2Rvd25yZXYueG1sUEsFBgAAAAAEAAQA9wAAAIwDAAAAAA==&#10;">
                  <v:imagedata r:id="rId72" o:title=""/>
                </v:shape>
                <v:shape id="Picture 128" o:spid="_x0000_s1030" type="#_x0000_t75" style="position:absolute;left:5041;top:753;width:2410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JxMxa+AAAA3AAAAA8AAABkcnMvZG93bnJldi54bWxET8uqwjAQ3Qv+QxjBnaa6KNJrFFEE0ZUP&#10;8C6HZvq4N5mUJmr9eyMI7uZwnjNfdtaIO7W+dqxgMk5AEOdO11wquJy3oxkIH5A1Gsek4Ekelot+&#10;b46Zdg8+0v0UShFD2GeooAqhyaT0eUUW/dg1xJErXGsxRNiWUrf4iOHWyGmSpNJizbGhwobWFeX/&#10;p5tVkNKvua4OfvM0ARP/NymKbi+VGg661Q+IQF34ij/unY7z0ym8n4kXyMUL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GJxMxa+AAAA3AAAAA8AAAAAAAAAAAAAAAAAnwIAAGRy&#10;cy9kb3ducmV2LnhtbFBLBQYAAAAABAAEAPcAAACKAwAAAAA=&#10;">
                  <v:imagedata r:id="rId73" o:title=""/>
                </v:shape>
                <v:shape id="Picture 127" o:spid="_x0000_s1031" type="#_x0000_t75" style="position:absolute;left:7316;top:753;width:2914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TUPvTEAAAA3AAAAA8AAABkcnMvZG93bnJldi54bWxET01rAjEQvQv9D2EKvUjNqlTK1ihiK10Q&#10;RW2h12EzboKbyXYTdfvvTaHQ2zze50znnavFhdpgPSsYDjIQxKXXlisFnx+rx2cQISJrrD2Tgh8K&#10;MJ/d9aaYa3/lPV0OsRIphEOOCkyMTS5lKA05DAPfECfu6FuHMcG2krrFawp3tRxl2UQ6tJwaDDa0&#10;NFSeDmen4K1/3H4/rcf77HVkN+bLFu+bXaHUw323eAERqYv/4j93odP8yRh+n0kXyNkN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TUPvTEAAAA3AAAAA8AAAAAAAAAAAAAAAAA&#10;nwIAAGRycy9kb3ducmV2LnhtbFBLBQYAAAAABAAEAPcAAACQAwAAAAA=&#10;">
                  <v:imagedata r:id="rId74" o:title=""/>
                </v:shape>
                <w10:wrap type="topAndBottom" anchorx="page"/>
              </v:group>
            </w:pict>
          </mc:Fallback>
        </mc:AlternateContent>
      </w:r>
    </w:p>
    <w:p w14:paraId="70A0B649" w14:textId="77777777" w:rsidR="004F4ED4" w:rsidRDefault="004F4ED4">
      <w:pPr>
        <w:pStyle w:val="BodyText"/>
        <w:rPr>
          <w:rFonts w:ascii="Times New Roman"/>
          <w:sz w:val="22"/>
        </w:rPr>
      </w:pPr>
    </w:p>
    <w:p w14:paraId="607E03A1" w14:textId="77777777" w:rsidR="004F4ED4" w:rsidRDefault="00E50AA7">
      <w:pPr>
        <w:spacing w:before="99"/>
        <w:ind w:right="368"/>
        <w:jc w:val="center"/>
        <w:rPr>
          <w:rFonts w:ascii="Symbol" w:hAnsi="Symbol"/>
          <w:sz w:val="32"/>
        </w:rPr>
      </w:pPr>
      <w:r>
        <w:rPr>
          <w:noProof/>
          <w:lang w:val="en-GB" w:eastAsia="en-GB"/>
        </w:rPr>
        <w:drawing>
          <wp:anchor distT="0" distB="0" distL="0" distR="0" simplePos="0" relativeHeight="15733248" behindDoc="0" locked="0" layoutInCell="1" allowOverlap="1" wp14:anchorId="648936C6" wp14:editId="7F072C15">
            <wp:simplePos x="0" y="0"/>
            <wp:positionH relativeFrom="page">
              <wp:posOffset>3201035</wp:posOffset>
            </wp:positionH>
            <wp:positionV relativeFrom="paragraph">
              <wp:posOffset>-1145591</wp:posOffset>
            </wp:positionV>
            <wp:extent cx="2080092" cy="239267"/>
            <wp:effectExtent l="0" t="0" r="0" b="0"/>
            <wp:wrapNone/>
            <wp:docPr id="7" name="image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7.pn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0092" cy="2392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15733760" behindDoc="0" locked="0" layoutInCell="1" allowOverlap="1" wp14:anchorId="51331FE2" wp14:editId="315AFD7D">
                <wp:simplePos x="0" y="0"/>
                <wp:positionH relativeFrom="page">
                  <wp:posOffset>3658235</wp:posOffset>
                </wp:positionH>
                <wp:positionV relativeFrom="paragraph">
                  <wp:posOffset>81280</wp:posOffset>
                </wp:positionV>
                <wp:extent cx="2738120" cy="1002030"/>
                <wp:effectExtent l="0" t="0" r="0" b="0"/>
                <wp:wrapNone/>
                <wp:docPr id="153" name="Group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38120" cy="1002030"/>
                          <a:chOff x="5761" y="128"/>
                          <a:chExt cx="4312" cy="1578"/>
                        </a:xfrm>
                      </wpg:grpSpPr>
                      <pic:pic xmlns:pic="http://schemas.openxmlformats.org/drawingml/2006/picture">
                        <pic:nvPicPr>
                          <pic:cNvPr id="154" name="Picture 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127"/>
                            <a:ext cx="1348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5" name="Picture 1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535"/>
                            <a:ext cx="2985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6" name="Picture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946"/>
                            <a:ext cx="4312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7" name="Picture 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1325"/>
                            <a:ext cx="1443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793A4C" id="Group 121" o:spid="_x0000_s1026" style="position:absolute;margin-left:288.05pt;margin-top:6.4pt;width:215.6pt;height:78.9pt;z-index:15733760;mso-position-horizontal-relative:page" coordorigin="5761,128" coordsize="4312,1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">
                <v:shape id="Picture 125" o:spid="_x0000_s1027" type="#_x0000_t75" style="position:absolute;left:5761;top:127;width:1348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cIzpbGAAAA3AAAAA8AAABkcnMvZG93bnJldi54bWxET0trwkAQvhf6H5YpeBHd+GiQ1FVUEEqh&#10;tD4OHsfsNIlmZ0N2jbG/3hUKvc3H95zpvDWlaKh2hWUFg34Egji1uuBMwX637k1AOI+ssbRMCm7k&#10;YD57fppiou2VN9RsfSZCCLsEFeTeV4mULs3JoOvbijhwP7Y26AOsM6lrvIZwU8phFMXSYMGhIceK&#10;Vjml5+3FKOge49No9BUfPtv4YzBumt9l93unVOelXbyB8NT6f/Gf+12H+a9jeDwTLpCzO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wjOlsYAAADcAAAADwAAAAAAAAAAAAAA&#10;AACfAgAAZHJzL2Rvd25yZXYueG1sUEsFBgAAAAAEAAQA9wAAAJIDAAAAAA==&#10;">
                  <v:imagedata r:id="rId80" o:title=""/>
                </v:shape>
                <v:shape id="Picture 124" o:spid="_x0000_s1028" type="#_x0000_t75" style="position:absolute;left:5761;top:535;width:2985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0TWoLEAAAA3AAAAA8AAABkcnMvZG93bnJldi54bWxET01rwkAQvRf6H5YpeBHdKGhj6iqiBKTV&#10;Q1VKj8PuNEmbnQ3ZVeO/7xaE3ubxPme+7GwtLtT6yrGC0TABQaydqbhQcDrmgxSED8gGa8ek4EYe&#10;lovHhzlmxl35nS6HUIgYwj5DBWUITSal1yVZ9EPXEEfuy7UWQ4RtIU2L1xhuazlOkqm0WHFsKLGh&#10;dUn653C2ClK9k5/+9pbn+376vJl9TL+1f1Wq99StXkAE6sK/+O7emjh/MoG/Z+IFcvE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0TWoLEAAAA3AAAAA8AAAAAAAAAAAAAAAAA&#10;nwIAAGRycy9kb3ducmV2LnhtbFBLBQYAAAAABAAEAPcAAACQAwAAAAA=&#10;">
                  <v:imagedata r:id="rId81" o:title=""/>
                </v:shape>
                <v:shape id="Picture 123" o:spid="_x0000_s1029" type="#_x0000_t75" style="position:absolute;left:5761;top:946;width:4312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uhW4XCAAAA3AAAAA8AAABkcnMvZG93bnJldi54bWxET81qAjEQvhf6DmEK3mq2yordGkUWlNae&#10;3PYBhmS6u3QzSZOo69s3BaG3+fh+Z7UZ7SDOFGLvWMHTtABBrJ3puVXw+bF7XIKICdng4JgUXCnC&#10;Zn1/t8LKuAsf6dykVuQQjhUq6FLylZRRd2QxTp0nztyXCxZThqGVJuAlh9tBzopiIS32nBs69FR3&#10;pL+bk1VQb9/e976cl75+9k048PKqf7RSk4dx+wIi0Zj+xTf3q8nzywX8PZMvkOt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7oVuFwgAAANwAAAAPAAAAAAAAAAAAAAAAAJ8C&#10;AABkcnMvZG93bnJldi54bWxQSwUGAAAAAAQABAD3AAAAjgMAAAAA&#10;">
                  <v:imagedata r:id="rId82" o:title=""/>
                </v:shape>
                <v:shape id="Picture 122" o:spid="_x0000_s1030" type="#_x0000_t75" style="position:absolute;left:5761;top:1325;width:1443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dzjobBAAAA3AAAAA8AAABkcnMvZG93bnJldi54bWxET02LwjAQvQv7H8IseNO0gqvbNYooghcF&#10;qwePs83Ylm0mJYla//1GELzN433ObNGZRtzI+dqygnSYgCAurK65VHA6bgZTED4ga2wsk4IHeVjM&#10;P3ozzLS984FueShFDGGfoYIqhDaT0hcVGfRD2xJH7mKdwRChK6V2eI/hppGjJPmSBmuODRW2tKqo&#10;+MuvRsH2ku6sw991eh7Lqfxur+tduleq/9ktf0AE6sJb/HJvdZw/nsDzmXiBnP8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dzjobBAAAA3AAAAA8AAAAAAAAAAAAAAAAAnwIA&#10;AGRycy9kb3ducmV2LnhtbFBLBQYAAAAABAAEAPcAAACNAwAAAAA=&#10;">
                  <v:imagedata r:id="rId83" o:title=""/>
                </v:shape>
                <w10:wrap anchorx="page"/>
              </v:group>
            </w:pict>
          </mc:Fallback>
        </mc:AlternateContent>
      </w:r>
      <w:r>
        <w:rPr>
          <w:noProof/>
          <w:lang w:val="en-GB" w:eastAsia="en-GB"/>
        </w:rPr>
        <w:drawing>
          <wp:anchor distT="0" distB="0" distL="0" distR="0" simplePos="0" relativeHeight="15734784" behindDoc="0" locked="0" layoutInCell="1" allowOverlap="1" wp14:anchorId="0ABB7CD4" wp14:editId="55B09161">
            <wp:simplePos x="0" y="0"/>
            <wp:positionH relativeFrom="page">
              <wp:posOffset>776401</wp:posOffset>
            </wp:positionH>
            <wp:positionV relativeFrom="paragraph">
              <wp:posOffset>-3056573</wp:posOffset>
            </wp:positionV>
            <wp:extent cx="1798224" cy="1963959"/>
            <wp:effectExtent l="0" t="0" r="0" b="0"/>
            <wp:wrapNone/>
            <wp:docPr id="9" name="image42.png" descr="Infection Control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42.pn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8224" cy="19639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GB" w:eastAsia="en-GB"/>
        </w:rPr>
        <w:drawing>
          <wp:anchor distT="0" distB="0" distL="0" distR="0" simplePos="0" relativeHeight="15735296" behindDoc="0" locked="0" layoutInCell="1" allowOverlap="1" wp14:anchorId="71C61133" wp14:editId="568EBEFF">
            <wp:simplePos x="0" y="0"/>
            <wp:positionH relativeFrom="page">
              <wp:posOffset>711022</wp:posOffset>
            </wp:positionH>
            <wp:positionV relativeFrom="paragraph">
              <wp:posOffset>-840143</wp:posOffset>
            </wp:positionV>
            <wp:extent cx="1688439" cy="1836959"/>
            <wp:effectExtent l="0" t="0" r="0" b="0"/>
            <wp:wrapNone/>
            <wp:docPr id="11" name="image43.png" descr="Cough m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43.png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8439" cy="18369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ymbol" w:hAnsi="Symbol"/>
          <w:w w:val="99"/>
          <w:sz w:val="32"/>
        </w:rPr>
        <w:t></w:t>
      </w:r>
    </w:p>
    <w:p w14:paraId="5D5E3418" w14:textId="77777777" w:rsidR="004F4ED4" w:rsidRDefault="00E50AA7">
      <w:pPr>
        <w:spacing w:before="16"/>
        <w:ind w:right="368"/>
        <w:jc w:val="center"/>
        <w:rPr>
          <w:rFonts w:ascii="Symbol" w:hAnsi="Symbol"/>
          <w:sz w:val="32"/>
        </w:rPr>
      </w:pPr>
      <w:r>
        <w:rPr>
          <w:rFonts w:ascii="Symbol" w:hAnsi="Symbol"/>
          <w:w w:val="99"/>
          <w:sz w:val="32"/>
        </w:rPr>
        <w:t></w:t>
      </w:r>
    </w:p>
    <w:p w14:paraId="0201592F" w14:textId="77777777" w:rsidR="004F4ED4" w:rsidRDefault="00E50AA7">
      <w:pPr>
        <w:spacing w:before="19"/>
        <w:ind w:right="368"/>
        <w:jc w:val="center"/>
        <w:rPr>
          <w:rFonts w:ascii="Symbol" w:hAnsi="Symbol"/>
          <w:sz w:val="32"/>
        </w:rPr>
      </w:pPr>
      <w:r>
        <w:rPr>
          <w:rFonts w:ascii="Symbol" w:hAnsi="Symbol"/>
          <w:w w:val="99"/>
          <w:sz w:val="32"/>
        </w:rPr>
        <w:t></w:t>
      </w:r>
    </w:p>
    <w:p w14:paraId="08C71919" w14:textId="77777777" w:rsidR="00114BE9" w:rsidRDefault="00114BE9">
      <w:pPr>
        <w:jc w:val="center"/>
        <w:rPr>
          <w:rFonts w:ascii="Symbol" w:hAnsi="Symbol"/>
          <w:sz w:val="32"/>
        </w:rPr>
      </w:pPr>
    </w:p>
    <w:p w14:paraId="591A9053" w14:textId="77777777" w:rsidR="00114BE9" w:rsidRPr="00114BE9" w:rsidRDefault="00114BE9" w:rsidP="00114BE9">
      <w:pPr>
        <w:rPr>
          <w:rFonts w:ascii="Symbol" w:hAnsi="Symbol"/>
          <w:sz w:val="32"/>
        </w:rPr>
      </w:pPr>
    </w:p>
    <w:p w14:paraId="6B1FB27B" w14:textId="77777777" w:rsidR="00114BE9" w:rsidRPr="00114BE9" w:rsidRDefault="00114BE9" w:rsidP="00114BE9">
      <w:pPr>
        <w:rPr>
          <w:rFonts w:ascii="Symbol" w:hAnsi="Symbol"/>
          <w:sz w:val="32"/>
        </w:rPr>
      </w:pPr>
    </w:p>
    <w:p w14:paraId="3A0F10A5" w14:textId="77777777" w:rsidR="00114BE9" w:rsidRDefault="00114BE9" w:rsidP="00114BE9">
      <w:pPr>
        <w:tabs>
          <w:tab w:val="left" w:pos="1941"/>
        </w:tabs>
        <w:rPr>
          <w:rFonts w:ascii="Symbol" w:hAnsi="Symbol"/>
          <w:sz w:val="32"/>
        </w:rPr>
      </w:pPr>
      <w:r>
        <w:rPr>
          <w:rFonts w:ascii="Symbol" w:hAnsi="Symbol"/>
          <w:sz w:val="32"/>
        </w:rPr>
        <w:tab/>
      </w:r>
    </w:p>
    <w:p w14:paraId="6EFE5C6F" w14:textId="77777777" w:rsidR="00114BE9" w:rsidRDefault="00114BE9" w:rsidP="00114BE9">
      <w:pPr>
        <w:rPr>
          <w:rFonts w:ascii="Symbol" w:hAnsi="Symbol"/>
          <w:sz w:val="32"/>
        </w:rPr>
      </w:pPr>
    </w:p>
    <w:p w14:paraId="2F2D0E01" w14:textId="77777777" w:rsidR="004F4ED4" w:rsidRPr="00114BE9" w:rsidRDefault="004F4ED4" w:rsidP="00114BE9">
      <w:pPr>
        <w:rPr>
          <w:rFonts w:ascii="Symbol" w:hAnsi="Symbol"/>
          <w:sz w:val="32"/>
        </w:rPr>
        <w:sectPr w:rsidR="004F4ED4" w:rsidRPr="00114BE9">
          <w:type w:val="continuous"/>
          <w:pgSz w:w="11900" w:h="16850"/>
          <w:pgMar w:top="1440" w:right="1340" w:bottom="280" w:left="760" w:header="720" w:footer="720" w:gutter="0"/>
          <w:cols w:space="720"/>
        </w:sectPr>
      </w:pPr>
    </w:p>
    <w:p w14:paraId="6E7F039E" w14:textId="77777777" w:rsidR="004F4ED4" w:rsidRDefault="004F4ED4">
      <w:pPr>
        <w:pStyle w:val="BodyText"/>
        <w:spacing w:before="4"/>
        <w:rPr>
          <w:rFonts w:ascii="Symbol" w:hAnsi="Symbol"/>
          <w:sz w:val="13"/>
        </w:rPr>
      </w:pPr>
    </w:p>
    <w:p w14:paraId="19BABAA3" w14:textId="77777777" w:rsidR="004F4ED4" w:rsidRDefault="00E50AA7">
      <w:pPr>
        <w:pStyle w:val="BodyText"/>
        <w:ind w:left="896"/>
        <w:rPr>
          <w:rFonts w:ascii="Symbol" w:hAnsi="Symbol"/>
          <w:sz w:val="20"/>
        </w:rPr>
      </w:pPr>
      <w:r>
        <w:rPr>
          <w:rFonts w:ascii="Symbol" w:hAnsi="Symbol"/>
          <w:noProof/>
          <w:sz w:val="20"/>
          <w:lang w:val="en-GB" w:eastAsia="en-GB"/>
        </w:rPr>
        <w:drawing>
          <wp:inline distT="0" distB="0" distL="0" distR="0" wp14:anchorId="3D422503" wp14:editId="2D92BEE8">
            <wp:extent cx="1048362" cy="1405127"/>
            <wp:effectExtent l="0" t="0" r="0" b="0"/>
            <wp:docPr id="13" name="image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44.jpe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8362" cy="1405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96CAF8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52F55812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29408B6C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2C3182C1" w14:textId="77777777" w:rsidR="004F4ED4" w:rsidRPr="0071269B" w:rsidRDefault="004F4ED4">
      <w:pPr>
        <w:pStyle w:val="BodyText"/>
        <w:rPr>
          <w:sz w:val="20"/>
        </w:rPr>
      </w:pPr>
    </w:p>
    <w:p w14:paraId="0271FBC3" w14:textId="77777777" w:rsidR="004F4ED4" w:rsidRDefault="00E50AA7">
      <w:pPr>
        <w:pStyle w:val="BodyText"/>
        <w:spacing w:before="2"/>
        <w:rPr>
          <w:rFonts w:ascii="Symbol" w:hAnsi="Symbol"/>
          <w:sz w:val="13"/>
        </w:rPr>
      </w:pPr>
      <w:r>
        <w:rPr>
          <w:noProof/>
          <w:lang w:val="en-GB" w:eastAsia="en-GB"/>
        </w:rPr>
        <w:drawing>
          <wp:anchor distT="0" distB="0" distL="0" distR="0" simplePos="0" relativeHeight="14" behindDoc="0" locked="0" layoutInCell="1" allowOverlap="1" wp14:anchorId="71B28373" wp14:editId="6869C351">
            <wp:simplePos x="0" y="0"/>
            <wp:positionH relativeFrom="page">
              <wp:posOffset>1057655</wp:posOffset>
            </wp:positionH>
            <wp:positionV relativeFrom="paragraph">
              <wp:posOffset>127638</wp:posOffset>
            </wp:positionV>
            <wp:extent cx="1676161" cy="1094231"/>
            <wp:effectExtent l="0" t="0" r="0" b="0"/>
            <wp:wrapTopAndBottom/>
            <wp:docPr id="15" name="image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45.jpe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6161" cy="1094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9D40C8D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06F27D95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1FC86704" w14:textId="77777777" w:rsidR="004F4ED4" w:rsidRDefault="00E50AA7">
      <w:pPr>
        <w:pStyle w:val="BodyText"/>
        <w:spacing w:before="9"/>
        <w:rPr>
          <w:rFonts w:ascii="Symbol" w:hAnsi="Symbol"/>
          <w:sz w:val="16"/>
        </w:rPr>
      </w:pPr>
      <w:r>
        <w:rPr>
          <w:noProof/>
          <w:lang w:val="en-GB" w:eastAsia="en-GB"/>
        </w:rPr>
        <w:drawing>
          <wp:anchor distT="0" distB="0" distL="0" distR="0" simplePos="0" relativeHeight="15" behindDoc="0" locked="0" layoutInCell="1" allowOverlap="1" wp14:anchorId="3C76F409" wp14:editId="3A7CCF8B">
            <wp:simplePos x="0" y="0"/>
            <wp:positionH relativeFrom="page">
              <wp:posOffset>871727</wp:posOffset>
            </wp:positionH>
            <wp:positionV relativeFrom="paragraph">
              <wp:posOffset>155266</wp:posOffset>
            </wp:positionV>
            <wp:extent cx="1106265" cy="1716024"/>
            <wp:effectExtent l="0" t="0" r="0" b="0"/>
            <wp:wrapTopAndBottom/>
            <wp:docPr id="17" name="image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46.jpe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6265" cy="17160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GB" w:eastAsia="en-GB"/>
        </w:rPr>
        <w:drawing>
          <wp:anchor distT="0" distB="0" distL="0" distR="0" simplePos="0" relativeHeight="16" behindDoc="0" locked="0" layoutInCell="1" allowOverlap="1" wp14:anchorId="6132CBE7" wp14:editId="74C556E6">
            <wp:simplePos x="0" y="0"/>
            <wp:positionH relativeFrom="page">
              <wp:posOffset>2060448</wp:posOffset>
            </wp:positionH>
            <wp:positionV relativeFrom="paragraph">
              <wp:posOffset>1517917</wp:posOffset>
            </wp:positionV>
            <wp:extent cx="585132" cy="350520"/>
            <wp:effectExtent l="0" t="0" r="0" b="0"/>
            <wp:wrapTopAndBottom/>
            <wp:docPr id="19" name="image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47.jpe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5132" cy="350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624CC88" w14:textId="77777777" w:rsidR="004F4ED4" w:rsidRDefault="004F4ED4">
      <w:pPr>
        <w:pStyle w:val="BodyText"/>
        <w:rPr>
          <w:rFonts w:ascii="Symbol" w:hAnsi="Symbol"/>
          <w:sz w:val="22"/>
        </w:rPr>
      </w:pPr>
    </w:p>
    <w:p w14:paraId="2CC77392" w14:textId="77777777" w:rsidR="004F4ED4" w:rsidRDefault="004F4ED4">
      <w:pPr>
        <w:pStyle w:val="BodyText"/>
        <w:spacing w:before="7"/>
        <w:rPr>
          <w:rFonts w:ascii="Symbol" w:hAnsi="Symbol"/>
          <w:sz w:val="28"/>
        </w:rPr>
      </w:pPr>
    </w:p>
    <w:p w14:paraId="7AA96CAC" w14:textId="77777777" w:rsidR="0071269B" w:rsidRDefault="00E50AA7">
      <w:pPr>
        <w:spacing w:line="324" w:lineRule="auto"/>
        <w:ind w:left="1298" w:right="650" w:hanging="7"/>
        <w:rPr>
          <w:color w:val="151515"/>
        </w:rPr>
      </w:pPr>
      <w:r w:rsidRPr="0071269B">
        <w:rPr>
          <w:noProof/>
          <w:sz w:val="20"/>
          <w:szCs w:val="20"/>
          <w:lang w:val="en-GB" w:eastAsia="en-GB"/>
        </w:rPr>
        <w:drawing>
          <wp:anchor distT="0" distB="0" distL="0" distR="0" simplePos="0" relativeHeight="15737344" behindDoc="0" locked="0" layoutInCell="1" allowOverlap="1" wp14:anchorId="51A3AAAB" wp14:editId="0ED7385E">
            <wp:simplePos x="0" y="0"/>
            <wp:positionH relativeFrom="page">
              <wp:posOffset>996696</wp:posOffset>
            </wp:positionH>
            <wp:positionV relativeFrom="paragraph">
              <wp:posOffset>-27481</wp:posOffset>
            </wp:positionV>
            <wp:extent cx="268224" cy="1493733"/>
            <wp:effectExtent l="0" t="0" r="0" b="0"/>
            <wp:wrapNone/>
            <wp:docPr id="21" name="image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48.jpe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224" cy="14937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1269B">
        <w:rPr>
          <w:color w:val="151515"/>
          <w:sz w:val="20"/>
          <w:szCs w:val="20"/>
        </w:rPr>
        <w:t>Monday</w:t>
      </w:r>
    </w:p>
    <w:p w14:paraId="50BAEB02" w14:textId="77777777" w:rsidR="004F4ED4" w:rsidRPr="0071269B" w:rsidRDefault="00E50AA7">
      <w:pPr>
        <w:spacing w:line="324" w:lineRule="auto"/>
        <w:ind w:left="1298" w:right="650" w:hanging="7"/>
        <w:rPr>
          <w:sz w:val="21"/>
        </w:rPr>
      </w:pPr>
      <w:r w:rsidRPr="0071269B">
        <w:rPr>
          <w:color w:val="131313"/>
          <w:sz w:val="21"/>
        </w:rPr>
        <w:t>Tuesd</w:t>
      </w:r>
      <w:r w:rsidR="0071269B">
        <w:rPr>
          <w:color w:val="131313"/>
          <w:sz w:val="21"/>
        </w:rPr>
        <w:t>a</w:t>
      </w:r>
      <w:r w:rsidRPr="0071269B">
        <w:rPr>
          <w:color w:val="131313"/>
          <w:sz w:val="21"/>
        </w:rPr>
        <w:t xml:space="preserve">y </w:t>
      </w:r>
      <w:r w:rsidRPr="0071269B">
        <w:rPr>
          <w:color w:val="111111"/>
          <w:w w:val="95"/>
          <w:sz w:val="21"/>
        </w:rPr>
        <w:t xml:space="preserve">Wednesday </w:t>
      </w:r>
      <w:r w:rsidRPr="0071269B">
        <w:rPr>
          <w:color w:val="161616"/>
          <w:sz w:val="21"/>
        </w:rPr>
        <w:t>Thursday</w:t>
      </w:r>
    </w:p>
    <w:p w14:paraId="2DD6948D" w14:textId="77777777" w:rsidR="004F4ED4" w:rsidRPr="0071269B" w:rsidRDefault="00E50AA7">
      <w:pPr>
        <w:spacing w:before="5" w:line="324" w:lineRule="auto"/>
        <w:ind w:left="1313" w:right="1454" w:hanging="8"/>
        <w:rPr>
          <w:sz w:val="21"/>
        </w:rPr>
      </w:pPr>
      <w:r w:rsidRPr="0071269B">
        <w:rPr>
          <w:color w:val="151515"/>
          <w:sz w:val="21"/>
        </w:rPr>
        <w:t xml:space="preserve">Friday </w:t>
      </w:r>
      <w:r w:rsidRPr="0071269B">
        <w:rPr>
          <w:color w:val="131313"/>
          <w:w w:val="95"/>
          <w:sz w:val="21"/>
        </w:rPr>
        <w:t xml:space="preserve">Saturday </w:t>
      </w:r>
      <w:r w:rsidRPr="0071269B">
        <w:rPr>
          <w:color w:val="131313"/>
          <w:sz w:val="21"/>
        </w:rPr>
        <w:t>Sunday</w:t>
      </w:r>
    </w:p>
    <w:p w14:paraId="1C0DC37C" w14:textId="77777777" w:rsidR="004F4ED4" w:rsidRPr="0071269B" w:rsidRDefault="00E50AA7">
      <w:pPr>
        <w:pStyle w:val="BodyText"/>
        <w:spacing w:before="112" w:line="208" w:lineRule="auto"/>
        <w:ind w:left="627" w:right="135" w:hanging="14"/>
      </w:pPr>
      <w:r>
        <w:br w:type="column"/>
      </w:r>
      <w:r w:rsidRPr="0071269B">
        <w:rPr>
          <w:w w:val="90"/>
        </w:rPr>
        <w:t>Most</w:t>
      </w:r>
      <w:r w:rsidRPr="0071269B">
        <w:rPr>
          <w:spacing w:val="-34"/>
          <w:w w:val="90"/>
        </w:rPr>
        <w:t xml:space="preserve"> </w:t>
      </w:r>
      <w:r w:rsidRPr="0071269B">
        <w:rPr>
          <w:w w:val="90"/>
        </w:rPr>
        <w:t>people</w:t>
      </w:r>
      <w:r w:rsidRPr="0071269B">
        <w:rPr>
          <w:spacing w:val="-26"/>
          <w:w w:val="90"/>
        </w:rPr>
        <w:t xml:space="preserve"> </w:t>
      </w:r>
      <w:r w:rsidRPr="0071269B">
        <w:rPr>
          <w:w w:val="90"/>
        </w:rPr>
        <w:t>who</w:t>
      </w:r>
      <w:r w:rsidRPr="0071269B">
        <w:rPr>
          <w:spacing w:val="-40"/>
          <w:w w:val="90"/>
        </w:rPr>
        <w:t xml:space="preserve"> </w:t>
      </w:r>
      <w:r w:rsidRPr="0071269B">
        <w:rPr>
          <w:w w:val="90"/>
        </w:rPr>
        <w:t>have</w:t>
      </w:r>
      <w:r w:rsidRPr="0071269B">
        <w:rPr>
          <w:spacing w:val="-40"/>
          <w:w w:val="90"/>
        </w:rPr>
        <w:t xml:space="preserve"> </w:t>
      </w:r>
      <w:r w:rsidRPr="0071269B">
        <w:rPr>
          <w:w w:val="90"/>
        </w:rPr>
        <w:t>had</w:t>
      </w:r>
      <w:r w:rsidRPr="0071269B">
        <w:rPr>
          <w:spacing w:val="-41"/>
          <w:w w:val="90"/>
        </w:rPr>
        <w:t xml:space="preserve"> </w:t>
      </w:r>
      <w:r w:rsidRPr="0071269B">
        <w:rPr>
          <w:w w:val="90"/>
        </w:rPr>
        <w:t>the</w:t>
      </w:r>
      <w:r w:rsidRPr="0071269B">
        <w:rPr>
          <w:spacing w:val="-41"/>
          <w:w w:val="90"/>
        </w:rPr>
        <w:t xml:space="preserve"> </w:t>
      </w:r>
      <w:r w:rsidRPr="0071269B">
        <w:rPr>
          <w:w w:val="90"/>
        </w:rPr>
        <w:t xml:space="preserve">virus </w:t>
      </w:r>
      <w:r w:rsidRPr="0071269B">
        <w:rPr>
          <w:w w:val="95"/>
        </w:rPr>
        <w:t>feel</w:t>
      </w:r>
      <w:r w:rsidRPr="0071269B">
        <w:rPr>
          <w:spacing w:val="-58"/>
          <w:w w:val="95"/>
        </w:rPr>
        <w:t xml:space="preserve"> </w:t>
      </w:r>
      <w:r w:rsidRPr="0071269B">
        <w:rPr>
          <w:w w:val="95"/>
        </w:rPr>
        <w:t>unwell</w:t>
      </w:r>
      <w:r w:rsidRPr="0071269B">
        <w:rPr>
          <w:spacing w:val="-46"/>
          <w:w w:val="95"/>
        </w:rPr>
        <w:t xml:space="preserve"> </w:t>
      </w:r>
      <w:r w:rsidRPr="0071269B">
        <w:rPr>
          <w:w w:val="95"/>
        </w:rPr>
        <w:t>but</w:t>
      </w:r>
      <w:r w:rsidRPr="0071269B">
        <w:rPr>
          <w:spacing w:val="-42"/>
          <w:w w:val="95"/>
        </w:rPr>
        <w:t xml:space="preserve"> </w:t>
      </w:r>
      <w:r w:rsidRPr="0071269B">
        <w:rPr>
          <w:w w:val="95"/>
        </w:rPr>
        <w:t>do</w:t>
      </w:r>
      <w:r w:rsidRPr="0071269B">
        <w:rPr>
          <w:spacing w:val="-49"/>
          <w:w w:val="95"/>
        </w:rPr>
        <w:t xml:space="preserve"> </w:t>
      </w:r>
      <w:r w:rsidRPr="0071269B">
        <w:rPr>
          <w:w w:val="95"/>
        </w:rPr>
        <w:t>not</w:t>
      </w:r>
      <w:r w:rsidRPr="0071269B">
        <w:rPr>
          <w:spacing w:val="-47"/>
          <w:w w:val="95"/>
        </w:rPr>
        <w:t xml:space="preserve"> </w:t>
      </w:r>
      <w:r w:rsidRPr="0071269B">
        <w:rPr>
          <w:w w:val="95"/>
        </w:rPr>
        <w:t>need</w:t>
      </w:r>
      <w:r w:rsidRPr="0071269B">
        <w:rPr>
          <w:spacing w:val="-50"/>
          <w:w w:val="95"/>
        </w:rPr>
        <w:t xml:space="preserve"> </w:t>
      </w:r>
      <w:r w:rsidRPr="0071269B">
        <w:rPr>
          <w:w w:val="95"/>
        </w:rPr>
        <w:t>to</w:t>
      </w:r>
      <w:r w:rsidRPr="0071269B">
        <w:rPr>
          <w:spacing w:val="-49"/>
          <w:w w:val="95"/>
        </w:rPr>
        <w:t xml:space="preserve"> </w:t>
      </w:r>
      <w:r w:rsidRPr="0071269B">
        <w:rPr>
          <w:w w:val="95"/>
        </w:rPr>
        <w:t>go</w:t>
      </w:r>
      <w:r w:rsidRPr="0071269B">
        <w:rPr>
          <w:spacing w:val="-47"/>
          <w:w w:val="95"/>
        </w:rPr>
        <w:t xml:space="preserve"> </w:t>
      </w:r>
      <w:r w:rsidRPr="0071269B">
        <w:rPr>
          <w:w w:val="95"/>
        </w:rPr>
        <w:t xml:space="preserve">to hospital. A very small number of </w:t>
      </w:r>
      <w:r w:rsidRPr="0071269B">
        <w:rPr>
          <w:w w:val="90"/>
        </w:rPr>
        <w:t>people</w:t>
      </w:r>
      <w:r w:rsidRPr="0071269B">
        <w:rPr>
          <w:spacing w:val="-20"/>
          <w:w w:val="90"/>
        </w:rPr>
        <w:t xml:space="preserve"> </w:t>
      </w:r>
      <w:r w:rsidRPr="0071269B">
        <w:rPr>
          <w:w w:val="90"/>
        </w:rPr>
        <w:t>will</w:t>
      </w:r>
      <w:r w:rsidRPr="0071269B">
        <w:rPr>
          <w:spacing w:val="-44"/>
          <w:w w:val="90"/>
        </w:rPr>
        <w:t xml:space="preserve"> </w:t>
      </w:r>
      <w:r w:rsidRPr="0071269B">
        <w:rPr>
          <w:w w:val="90"/>
        </w:rPr>
        <w:t>need</w:t>
      </w:r>
      <w:r w:rsidRPr="0071269B">
        <w:rPr>
          <w:spacing w:val="-37"/>
          <w:w w:val="90"/>
        </w:rPr>
        <w:t xml:space="preserve"> </w:t>
      </w:r>
      <w:r w:rsidRPr="0071269B">
        <w:rPr>
          <w:w w:val="90"/>
        </w:rPr>
        <w:t>more</w:t>
      </w:r>
      <w:r w:rsidRPr="0071269B">
        <w:rPr>
          <w:spacing w:val="-32"/>
          <w:w w:val="90"/>
        </w:rPr>
        <w:t xml:space="preserve"> </w:t>
      </w:r>
      <w:r w:rsidRPr="0071269B">
        <w:rPr>
          <w:w w:val="90"/>
        </w:rPr>
        <w:t>help</w:t>
      </w:r>
      <w:r w:rsidRPr="0071269B">
        <w:rPr>
          <w:spacing w:val="-27"/>
          <w:w w:val="90"/>
        </w:rPr>
        <w:t xml:space="preserve"> </w:t>
      </w:r>
      <w:r w:rsidRPr="0071269B">
        <w:rPr>
          <w:w w:val="90"/>
        </w:rPr>
        <w:t>to</w:t>
      </w:r>
      <w:r w:rsidRPr="0071269B">
        <w:rPr>
          <w:spacing w:val="-37"/>
          <w:w w:val="90"/>
        </w:rPr>
        <w:t xml:space="preserve"> </w:t>
      </w:r>
      <w:r w:rsidRPr="0071269B">
        <w:rPr>
          <w:w w:val="90"/>
        </w:rPr>
        <w:t>try</w:t>
      </w:r>
      <w:r w:rsidRPr="0071269B">
        <w:rPr>
          <w:spacing w:val="-36"/>
          <w:w w:val="90"/>
        </w:rPr>
        <w:t xml:space="preserve"> </w:t>
      </w:r>
      <w:r w:rsidRPr="0071269B">
        <w:rPr>
          <w:w w:val="90"/>
        </w:rPr>
        <w:t xml:space="preserve">and </w:t>
      </w:r>
      <w:r w:rsidRPr="0071269B">
        <w:rPr>
          <w:w w:val="95"/>
        </w:rPr>
        <w:t>get</w:t>
      </w:r>
      <w:r w:rsidRPr="0071269B">
        <w:rPr>
          <w:spacing w:val="-5"/>
          <w:w w:val="95"/>
        </w:rPr>
        <w:t xml:space="preserve"> </w:t>
      </w:r>
      <w:r w:rsidRPr="0071269B">
        <w:rPr>
          <w:w w:val="95"/>
        </w:rPr>
        <w:t>better.</w:t>
      </w:r>
    </w:p>
    <w:p w14:paraId="571132DA" w14:textId="77777777" w:rsidR="004F4ED4" w:rsidRDefault="004F4ED4">
      <w:pPr>
        <w:pStyle w:val="BodyText"/>
        <w:rPr>
          <w:sz w:val="42"/>
        </w:rPr>
      </w:pPr>
    </w:p>
    <w:p w14:paraId="49D8C7FC" w14:textId="77777777" w:rsidR="004F4ED4" w:rsidRDefault="0071269B">
      <w:pPr>
        <w:spacing w:before="277" w:line="223" w:lineRule="auto"/>
        <w:ind w:left="620" w:right="679" w:firstLine="8"/>
        <w:rPr>
          <w:sz w:val="36"/>
        </w:rPr>
      </w:pPr>
      <w:r>
        <w:rPr>
          <w:sz w:val="36"/>
        </w:rPr>
        <w:t>Wha</w:t>
      </w:r>
      <w:r w:rsidR="00E50AA7">
        <w:rPr>
          <w:sz w:val="36"/>
        </w:rPr>
        <w:t>t</w:t>
      </w:r>
      <w:r w:rsidR="00E50AA7">
        <w:rPr>
          <w:spacing w:val="-38"/>
          <w:sz w:val="36"/>
        </w:rPr>
        <w:t xml:space="preserve"> </w:t>
      </w:r>
      <w:r w:rsidR="00E50AA7">
        <w:rPr>
          <w:sz w:val="36"/>
        </w:rPr>
        <w:t>to</w:t>
      </w:r>
      <w:r w:rsidR="00E50AA7">
        <w:rPr>
          <w:spacing w:val="-49"/>
          <w:sz w:val="36"/>
        </w:rPr>
        <w:t xml:space="preserve"> </w:t>
      </w:r>
      <w:r w:rsidR="00E50AA7">
        <w:rPr>
          <w:sz w:val="36"/>
        </w:rPr>
        <w:t>do</w:t>
      </w:r>
      <w:r w:rsidR="00E50AA7">
        <w:rPr>
          <w:spacing w:val="-50"/>
          <w:sz w:val="36"/>
        </w:rPr>
        <w:t xml:space="preserve"> </w:t>
      </w:r>
      <w:r w:rsidR="00E50AA7">
        <w:rPr>
          <w:sz w:val="36"/>
        </w:rPr>
        <w:t>if</w:t>
      </w:r>
      <w:r w:rsidR="00E50AA7">
        <w:rPr>
          <w:spacing w:val="-26"/>
          <w:sz w:val="36"/>
        </w:rPr>
        <w:t xml:space="preserve"> </w:t>
      </w:r>
      <w:r w:rsidR="00E50AA7">
        <w:rPr>
          <w:sz w:val="36"/>
        </w:rPr>
        <w:t>you</w:t>
      </w:r>
      <w:r w:rsidR="00E50AA7">
        <w:rPr>
          <w:spacing w:val="-48"/>
          <w:sz w:val="36"/>
        </w:rPr>
        <w:t xml:space="preserve"> </w:t>
      </w:r>
      <w:r w:rsidR="00E50AA7">
        <w:rPr>
          <w:sz w:val="36"/>
        </w:rPr>
        <w:t>think</w:t>
      </w:r>
      <w:r w:rsidR="00E50AA7">
        <w:rPr>
          <w:spacing w:val="-53"/>
          <w:sz w:val="36"/>
        </w:rPr>
        <w:t xml:space="preserve"> </w:t>
      </w:r>
      <w:r w:rsidR="00E50AA7">
        <w:rPr>
          <w:sz w:val="36"/>
        </w:rPr>
        <w:t>you</w:t>
      </w:r>
      <w:r w:rsidR="00E50AA7">
        <w:rPr>
          <w:spacing w:val="-47"/>
          <w:sz w:val="36"/>
        </w:rPr>
        <w:t xml:space="preserve"> </w:t>
      </w:r>
      <w:r w:rsidR="00E50AA7">
        <w:rPr>
          <w:sz w:val="36"/>
        </w:rPr>
        <w:t>have Coronavirus?</w:t>
      </w:r>
    </w:p>
    <w:p w14:paraId="1C7CF2E1" w14:textId="77777777" w:rsidR="004F4ED4" w:rsidRDefault="004F4ED4">
      <w:pPr>
        <w:pStyle w:val="BodyText"/>
        <w:spacing w:before="8"/>
        <w:rPr>
          <w:sz w:val="32"/>
        </w:rPr>
      </w:pPr>
    </w:p>
    <w:p w14:paraId="007E5D89" w14:textId="5374D30A" w:rsidR="004F4ED4" w:rsidRDefault="00E50AA7">
      <w:pPr>
        <w:pStyle w:val="BodyText"/>
        <w:spacing w:line="208" w:lineRule="auto"/>
        <w:ind w:left="627" w:right="142" w:hanging="16"/>
      </w:pPr>
      <w:r>
        <w:rPr>
          <w:w w:val="90"/>
        </w:rPr>
        <w:t>If</w:t>
      </w:r>
      <w:r>
        <w:rPr>
          <w:spacing w:val="-17"/>
          <w:w w:val="90"/>
        </w:rPr>
        <w:t xml:space="preserve"> </w:t>
      </w:r>
      <w:r>
        <w:rPr>
          <w:w w:val="90"/>
        </w:rPr>
        <w:t>you</w:t>
      </w:r>
      <w:r>
        <w:rPr>
          <w:spacing w:val="-37"/>
          <w:w w:val="90"/>
        </w:rPr>
        <w:t xml:space="preserve"> </w:t>
      </w:r>
      <w:r>
        <w:rPr>
          <w:w w:val="90"/>
        </w:rPr>
        <w:t>or</w:t>
      </w:r>
      <w:r>
        <w:rPr>
          <w:spacing w:val="-29"/>
          <w:w w:val="90"/>
        </w:rPr>
        <w:t xml:space="preserve"> </w:t>
      </w:r>
      <w:r>
        <w:rPr>
          <w:w w:val="90"/>
        </w:rPr>
        <w:t>someone</w:t>
      </w:r>
      <w:r>
        <w:rPr>
          <w:spacing w:val="-31"/>
          <w:w w:val="90"/>
        </w:rPr>
        <w:t xml:space="preserve"> </w:t>
      </w:r>
      <w:r>
        <w:rPr>
          <w:w w:val="90"/>
        </w:rPr>
        <w:t>you</w:t>
      </w:r>
      <w:r>
        <w:rPr>
          <w:spacing w:val="-40"/>
          <w:w w:val="90"/>
        </w:rPr>
        <w:t xml:space="preserve"> </w:t>
      </w:r>
      <w:r>
        <w:rPr>
          <w:w w:val="90"/>
        </w:rPr>
        <w:t>live</w:t>
      </w:r>
      <w:r>
        <w:rPr>
          <w:spacing w:val="-34"/>
          <w:w w:val="90"/>
        </w:rPr>
        <w:t xml:space="preserve"> </w:t>
      </w:r>
      <w:r>
        <w:rPr>
          <w:w w:val="90"/>
        </w:rPr>
        <w:t>with</w:t>
      </w:r>
      <w:r>
        <w:rPr>
          <w:spacing w:val="-38"/>
          <w:w w:val="90"/>
        </w:rPr>
        <w:t xml:space="preserve"> </w:t>
      </w:r>
      <w:r>
        <w:rPr>
          <w:w w:val="90"/>
        </w:rPr>
        <w:t>has</w:t>
      </w:r>
      <w:r>
        <w:rPr>
          <w:spacing w:val="-35"/>
          <w:w w:val="90"/>
        </w:rPr>
        <w:t xml:space="preserve"> </w:t>
      </w:r>
      <w:r>
        <w:rPr>
          <w:w w:val="90"/>
        </w:rPr>
        <w:t xml:space="preserve">a </w:t>
      </w:r>
      <w:r w:rsidR="00E442FB">
        <w:rPr>
          <w:w w:val="95"/>
        </w:rPr>
        <w:t xml:space="preserve">high temperature, </w:t>
      </w:r>
      <w:r>
        <w:rPr>
          <w:w w:val="95"/>
        </w:rPr>
        <w:t xml:space="preserve">a cough </w:t>
      </w:r>
      <w:r w:rsidR="00E442FB">
        <w:rPr>
          <w:w w:val="95"/>
        </w:rPr>
        <w:t xml:space="preserve">or has lost taste or smell </w:t>
      </w:r>
      <w:bookmarkStart w:id="0" w:name="_GoBack"/>
      <w:bookmarkEnd w:id="0"/>
      <w:r>
        <w:rPr>
          <w:w w:val="95"/>
        </w:rPr>
        <w:t xml:space="preserve">you should stay </w:t>
      </w:r>
      <w:r w:rsidR="005C7919">
        <w:rPr>
          <w:w w:val="95"/>
        </w:rPr>
        <w:t>in your cell</w:t>
      </w:r>
      <w:r>
        <w:rPr>
          <w:w w:val="95"/>
        </w:rPr>
        <w:t>.</w:t>
      </w:r>
    </w:p>
    <w:p w14:paraId="0AD7024D" w14:textId="77777777" w:rsidR="004F4ED4" w:rsidRDefault="004F4ED4">
      <w:pPr>
        <w:pStyle w:val="BodyText"/>
        <w:spacing w:before="10"/>
        <w:rPr>
          <w:sz w:val="32"/>
        </w:rPr>
      </w:pPr>
    </w:p>
    <w:p w14:paraId="25A62F78" w14:textId="77777777" w:rsidR="00E442FB" w:rsidRDefault="00E442FB">
      <w:pPr>
        <w:pStyle w:val="BodyText"/>
        <w:spacing w:line="211" w:lineRule="auto"/>
        <w:ind w:left="629" w:right="196" w:firstLine="7"/>
        <w:rPr>
          <w:w w:val="90"/>
        </w:rPr>
      </w:pPr>
    </w:p>
    <w:p w14:paraId="7377D2C7" w14:textId="77777777" w:rsidR="00E442FB" w:rsidRDefault="00E442FB">
      <w:pPr>
        <w:pStyle w:val="BodyText"/>
        <w:spacing w:line="211" w:lineRule="auto"/>
        <w:ind w:left="629" w:right="196" w:firstLine="7"/>
        <w:rPr>
          <w:w w:val="90"/>
        </w:rPr>
      </w:pPr>
    </w:p>
    <w:p w14:paraId="757FF9EB" w14:textId="77777777" w:rsidR="004F4ED4" w:rsidRDefault="00E50AA7">
      <w:pPr>
        <w:pStyle w:val="BodyText"/>
        <w:spacing w:line="211" w:lineRule="auto"/>
        <w:ind w:left="629" w:right="196" w:firstLine="7"/>
      </w:pPr>
      <w:r>
        <w:rPr>
          <w:w w:val="90"/>
        </w:rPr>
        <w:t>You</w:t>
      </w:r>
      <w:r>
        <w:rPr>
          <w:spacing w:val="-58"/>
          <w:w w:val="90"/>
        </w:rPr>
        <w:t xml:space="preserve"> </w:t>
      </w:r>
      <w:r>
        <w:rPr>
          <w:w w:val="90"/>
        </w:rPr>
        <w:t>should</w:t>
      </w:r>
      <w:r>
        <w:rPr>
          <w:spacing w:val="-58"/>
          <w:w w:val="90"/>
        </w:rPr>
        <w:t xml:space="preserve"> </w:t>
      </w:r>
      <w:r>
        <w:rPr>
          <w:w w:val="90"/>
        </w:rPr>
        <w:t>not</w:t>
      </w:r>
      <w:r>
        <w:rPr>
          <w:spacing w:val="-58"/>
          <w:w w:val="90"/>
        </w:rPr>
        <w:t xml:space="preserve"> </w:t>
      </w:r>
      <w:r>
        <w:rPr>
          <w:w w:val="90"/>
        </w:rPr>
        <w:t>be</w:t>
      </w:r>
      <w:r>
        <w:rPr>
          <w:spacing w:val="-61"/>
          <w:w w:val="90"/>
        </w:rPr>
        <w:t xml:space="preserve"> </w:t>
      </w:r>
      <w:r>
        <w:rPr>
          <w:w w:val="90"/>
        </w:rPr>
        <w:t>near</w:t>
      </w:r>
      <w:r>
        <w:rPr>
          <w:spacing w:val="-53"/>
          <w:w w:val="90"/>
        </w:rPr>
        <w:t xml:space="preserve"> </w:t>
      </w:r>
      <w:r>
        <w:rPr>
          <w:w w:val="90"/>
        </w:rPr>
        <w:t>other</w:t>
      </w:r>
      <w:r>
        <w:rPr>
          <w:spacing w:val="-54"/>
          <w:w w:val="90"/>
        </w:rPr>
        <w:t xml:space="preserve"> </w:t>
      </w:r>
      <w:r>
        <w:rPr>
          <w:w w:val="90"/>
        </w:rPr>
        <w:t xml:space="preserve">people. </w:t>
      </w:r>
      <w:r>
        <w:rPr>
          <w:w w:val="95"/>
        </w:rPr>
        <w:t>This is called self-isolation.</w:t>
      </w:r>
    </w:p>
    <w:p w14:paraId="49A3AFAF" w14:textId="77777777" w:rsidR="004F4ED4" w:rsidRDefault="004F4ED4">
      <w:pPr>
        <w:pStyle w:val="BodyText"/>
        <w:rPr>
          <w:sz w:val="42"/>
        </w:rPr>
      </w:pPr>
    </w:p>
    <w:p w14:paraId="7EDB0D8F" w14:textId="77777777" w:rsidR="004F4ED4" w:rsidRDefault="004F4ED4">
      <w:pPr>
        <w:pStyle w:val="BodyText"/>
        <w:rPr>
          <w:sz w:val="40"/>
        </w:rPr>
      </w:pPr>
    </w:p>
    <w:p w14:paraId="557A2E71" w14:textId="77777777" w:rsidR="005C7919" w:rsidRDefault="005C7919">
      <w:pPr>
        <w:spacing w:before="306" w:line="216" w:lineRule="auto"/>
        <w:ind w:left="636" w:right="153" w:hanging="19"/>
        <w:rPr>
          <w:w w:val="95"/>
          <w:sz w:val="38"/>
          <w:szCs w:val="38"/>
        </w:rPr>
      </w:pPr>
    </w:p>
    <w:p w14:paraId="05386F9F" w14:textId="77777777" w:rsidR="005C7919" w:rsidRDefault="005C7919">
      <w:pPr>
        <w:spacing w:before="306" w:line="216" w:lineRule="auto"/>
        <w:ind w:left="636" w:right="153" w:hanging="19"/>
        <w:rPr>
          <w:w w:val="95"/>
          <w:sz w:val="38"/>
          <w:szCs w:val="38"/>
        </w:rPr>
      </w:pPr>
    </w:p>
    <w:p w14:paraId="796793A7" w14:textId="77777777" w:rsidR="005C7919" w:rsidRDefault="005C7919">
      <w:pPr>
        <w:spacing w:before="306" w:line="216" w:lineRule="auto"/>
        <w:ind w:left="636" w:right="153" w:hanging="19"/>
        <w:rPr>
          <w:w w:val="95"/>
          <w:sz w:val="38"/>
          <w:szCs w:val="38"/>
        </w:rPr>
      </w:pPr>
    </w:p>
    <w:p w14:paraId="34A411B9" w14:textId="4E3DFAC6" w:rsidR="004F4ED4" w:rsidRPr="0071269B" w:rsidRDefault="005C7919">
      <w:pPr>
        <w:spacing w:before="306" w:line="216" w:lineRule="auto"/>
        <w:ind w:left="636" w:right="153" w:hanging="19"/>
        <w:rPr>
          <w:sz w:val="38"/>
          <w:szCs w:val="38"/>
        </w:rPr>
      </w:pPr>
      <w:r>
        <w:rPr>
          <w:w w:val="95"/>
          <w:sz w:val="38"/>
          <w:szCs w:val="38"/>
        </w:rPr>
        <w:t>Y</w:t>
      </w:r>
      <w:r w:rsidR="00E50AA7" w:rsidRPr="0071269B">
        <w:rPr>
          <w:w w:val="95"/>
          <w:sz w:val="38"/>
          <w:szCs w:val="38"/>
        </w:rPr>
        <w:t>ou</w:t>
      </w:r>
      <w:r w:rsidR="00E50AA7" w:rsidRPr="0071269B">
        <w:rPr>
          <w:spacing w:val="-50"/>
          <w:w w:val="95"/>
          <w:sz w:val="38"/>
          <w:szCs w:val="38"/>
        </w:rPr>
        <w:t xml:space="preserve"> </w:t>
      </w:r>
      <w:r w:rsidR="00E50AA7" w:rsidRPr="0071269B">
        <w:rPr>
          <w:w w:val="95"/>
          <w:sz w:val="38"/>
          <w:szCs w:val="38"/>
        </w:rPr>
        <w:t>will</w:t>
      </w:r>
      <w:r w:rsidR="00E50AA7" w:rsidRPr="0071269B">
        <w:rPr>
          <w:spacing w:val="-63"/>
          <w:w w:val="95"/>
          <w:sz w:val="38"/>
          <w:szCs w:val="38"/>
        </w:rPr>
        <w:t xml:space="preserve"> </w:t>
      </w:r>
      <w:r w:rsidR="00E50AA7" w:rsidRPr="0071269B">
        <w:rPr>
          <w:w w:val="95"/>
          <w:sz w:val="38"/>
          <w:szCs w:val="38"/>
        </w:rPr>
        <w:t xml:space="preserve">need </w:t>
      </w:r>
      <w:r w:rsidR="00E50AA7" w:rsidRPr="0071269B">
        <w:rPr>
          <w:sz w:val="38"/>
          <w:szCs w:val="38"/>
        </w:rPr>
        <w:t>to</w:t>
      </w:r>
      <w:r w:rsidR="00E50AA7" w:rsidRPr="0071269B">
        <w:rPr>
          <w:spacing w:val="-47"/>
          <w:sz w:val="38"/>
          <w:szCs w:val="38"/>
        </w:rPr>
        <w:t xml:space="preserve"> </w:t>
      </w:r>
      <w:r w:rsidR="00E50AA7" w:rsidRPr="0071269B">
        <w:rPr>
          <w:sz w:val="38"/>
          <w:szCs w:val="38"/>
        </w:rPr>
        <w:t>do</w:t>
      </w:r>
      <w:r w:rsidR="00E50AA7" w:rsidRPr="0071269B">
        <w:rPr>
          <w:spacing w:val="-43"/>
          <w:sz w:val="38"/>
          <w:szCs w:val="38"/>
        </w:rPr>
        <w:t xml:space="preserve"> </w:t>
      </w:r>
      <w:r w:rsidR="00E50AA7" w:rsidRPr="0071269B">
        <w:rPr>
          <w:sz w:val="38"/>
          <w:szCs w:val="38"/>
        </w:rPr>
        <w:t>this</w:t>
      </w:r>
      <w:r w:rsidR="00E50AA7" w:rsidRPr="0071269B">
        <w:rPr>
          <w:spacing w:val="-44"/>
          <w:sz w:val="38"/>
          <w:szCs w:val="38"/>
        </w:rPr>
        <w:t xml:space="preserve"> </w:t>
      </w:r>
      <w:r w:rsidR="00E50AA7" w:rsidRPr="0071269B">
        <w:rPr>
          <w:sz w:val="38"/>
          <w:szCs w:val="38"/>
        </w:rPr>
        <w:t>for</w:t>
      </w:r>
      <w:r w:rsidR="00E50AA7" w:rsidRPr="0071269B">
        <w:rPr>
          <w:spacing w:val="-41"/>
          <w:sz w:val="38"/>
          <w:szCs w:val="38"/>
        </w:rPr>
        <w:t xml:space="preserve"> </w:t>
      </w:r>
      <w:r w:rsidR="00E50AA7" w:rsidRPr="0071269B">
        <w:rPr>
          <w:sz w:val="38"/>
          <w:szCs w:val="38"/>
        </w:rPr>
        <w:t>7</w:t>
      </w:r>
      <w:r w:rsidR="00E50AA7" w:rsidRPr="0071269B">
        <w:rPr>
          <w:spacing w:val="-49"/>
          <w:sz w:val="38"/>
          <w:szCs w:val="38"/>
        </w:rPr>
        <w:t xml:space="preserve"> </w:t>
      </w:r>
      <w:r w:rsidR="00E50AA7" w:rsidRPr="0071269B">
        <w:rPr>
          <w:sz w:val="38"/>
          <w:szCs w:val="38"/>
        </w:rPr>
        <w:t>days,</w:t>
      </w:r>
      <w:r w:rsidR="00E50AA7" w:rsidRPr="0071269B">
        <w:rPr>
          <w:spacing w:val="-50"/>
          <w:sz w:val="38"/>
          <w:szCs w:val="38"/>
        </w:rPr>
        <w:t xml:space="preserve"> </w:t>
      </w:r>
      <w:r w:rsidR="00E50AA7" w:rsidRPr="0071269B">
        <w:rPr>
          <w:sz w:val="38"/>
          <w:szCs w:val="38"/>
        </w:rPr>
        <w:t>which</w:t>
      </w:r>
      <w:r w:rsidR="00E50AA7" w:rsidRPr="0071269B">
        <w:rPr>
          <w:spacing w:val="-44"/>
          <w:sz w:val="38"/>
          <w:szCs w:val="38"/>
        </w:rPr>
        <w:t xml:space="preserve"> </w:t>
      </w:r>
      <w:r w:rsidR="00E50AA7" w:rsidRPr="0071269B">
        <w:rPr>
          <w:sz w:val="38"/>
          <w:szCs w:val="38"/>
        </w:rPr>
        <w:t>is</w:t>
      </w:r>
      <w:r w:rsidR="00E50AA7" w:rsidRPr="0071269B">
        <w:rPr>
          <w:spacing w:val="-48"/>
          <w:sz w:val="38"/>
          <w:szCs w:val="38"/>
        </w:rPr>
        <w:t xml:space="preserve"> </w:t>
      </w:r>
      <w:r w:rsidR="0071269B" w:rsidRPr="0071269B">
        <w:rPr>
          <w:sz w:val="38"/>
          <w:szCs w:val="38"/>
        </w:rPr>
        <w:t>the sa</w:t>
      </w:r>
      <w:r w:rsidR="00E50AA7" w:rsidRPr="0071269B">
        <w:rPr>
          <w:sz w:val="38"/>
          <w:szCs w:val="38"/>
        </w:rPr>
        <w:t>me as 1</w:t>
      </w:r>
      <w:r w:rsidR="00E50AA7" w:rsidRPr="0071269B">
        <w:rPr>
          <w:spacing w:val="-47"/>
          <w:sz w:val="38"/>
          <w:szCs w:val="38"/>
        </w:rPr>
        <w:t xml:space="preserve"> </w:t>
      </w:r>
      <w:r w:rsidR="00E50AA7" w:rsidRPr="0071269B">
        <w:rPr>
          <w:sz w:val="38"/>
          <w:szCs w:val="38"/>
        </w:rPr>
        <w:t>week.</w:t>
      </w:r>
    </w:p>
    <w:p w14:paraId="1548B9E8" w14:textId="77777777" w:rsidR="004F4ED4" w:rsidRDefault="004F4ED4">
      <w:pPr>
        <w:spacing w:line="216" w:lineRule="auto"/>
        <w:rPr>
          <w:sz w:val="37"/>
        </w:rPr>
        <w:sectPr w:rsidR="004F4ED4">
          <w:pgSz w:w="11900" w:h="16850"/>
          <w:pgMar w:top="1300" w:right="1340" w:bottom="280" w:left="760" w:header="720" w:footer="720" w:gutter="0"/>
          <w:cols w:num="2" w:space="720" w:equalWidth="0">
            <w:col w:w="3586" w:space="75"/>
            <w:col w:w="6139"/>
          </w:cols>
        </w:sectPr>
      </w:pPr>
    </w:p>
    <w:p w14:paraId="2210A8A3" w14:textId="495D4488" w:rsidR="004F4ED4" w:rsidRDefault="00E50AA7">
      <w:pPr>
        <w:spacing w:before="95" w:line="218" w:lineRule="auto"/>
        <w:ind w:left="4274" w:right="286" w:hanging="4"/>
        <w:rPr>
          <w:sz w:val="36"/>
        </w:rPr>
      </w:pPr>
      <w:r>
        <w:rPr>
          <w:noProof/>
          <w:lang w:val="en-GB" w:eastAsia="en-GB"/>
        </w:rPr>
        <w:lastRenderedPageBreak/>
        <w:drawing>
          <wp:anchor distT="0" distB="0" distL="0" distR="0" simplePos="0" relativeHeight="15738368" behindDoc="0" locked="0" layoutInCell="1" allowOverlap="1" wp14:anchorId="719A243E" wp14:editId="416D6445">
            <wp:simplePos x="0" y="0"/>
            <wp:positionH relativeFrom="page">
              <wp:posOffset>670559</wp:posOffset>
            </wp:positionH>
            <wp:positionV relativeFrom="paragraph">
              <wp:posOffset>648699</wp:posOffset>
            </wp:positionV>
            <wp:extent cx="2218943" cy="3834930"/>
            <wp:effectExtent l="0" t="0" r="0" b="0"/>
            <wp:wrapNone/>
            <wp:docPr id="23" name="image4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49.jpe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8943" cy="3834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  <w:sz w:val="36"/>
        </w:rPr>
        <w:t>If</w:t>
      </w:r>
      <w:r>
        <w:rPr>
          <w:spacing w:val="-7"/>
          <w:w w:val="95"/>
          <w:sz w:val="36"/>
        </w:rPr>
        <w:t xml:space="preserve"> </w:t>
      </w:r>
      <w:r>
        <w:rPr>
          <w:w w:val="95"/>
          <w:sz w:val="36"/>
        </w:rPr>
        <w:t>you</w:t>
      </w:r>
      <w:r>
        <w:rPr>
          <w:spacing w:val="-35"/>
          <w:w w:val="95"/>
          <w:sz w:val="36"/>
        </w:rPr>
        <w:t xml:space="preserve"> </w:t>
      </w:r>
      <w:r>
        <w:rPr>
          <w:w w:val="95"/>
          <w:sz w:val="36"/>
        </w:rPr>
        <w:t>have</w:t>
      </w:r>
      <w:r>
        <w:rPr>
          <w:spacing w:val="-29"/>
          <w:w w:val="95"/>
          <w:sz w:val="36"/>
        </w:rPr>
        <w:t xml:space="preserve"> </w:t>
      </w:r>
      <w:r>
        <w:rPr>
          <w:w w:val="95"/>
          <w:sz w:val="36"/>
        </w:rPr>
        <w:t>the</w:t>
      </w:r>
      <w:r>
        <w:rPr>
          <w:spacing w:val="-35"/>
          <w:w w:val="95"/>
          <w:sz w:val="36"/>
        </w:rPr>
        <w:t xml:space="preserve"> </w:t>
      </w:r>
      <w:r>
        <w:rPr>
          <w:w w:val="95"/>
          <w:sz w:val="36"/>
        </w:rPr>
        <w:t>virus,</w:t>
      </w:r>
      <w:r>
        <w:rPr>
          <w:spacing w:val="-46"/>
          <w:w w:val="95"/>
          <w:sz w:val="36"/>
        </w:rPr>
        <w:t xml:space="preserve"> </w:t>
      </w:r>
      <w:r w:rsidR="005C7919">
        <w:rPr>
          <w:spacing w:val="-46"/>
          <w:w w:val="95"/>
          <w:sz w:val="36"/>
        </w:rPr>
        <w:t xml:space="preserve">the prison can inform your friends and family for you.  </w:t>
      </w:r>
    </w:p>
    <w:p w14:paraId="74224742" w14:textId="77777777" w:rsidR="004F4ED4" w:rsidRDefault="004F4ED4">
      <w:pPr>
        <w:pStyle w:val="BodyText"/>
        <w:spacing w:before="10"/>
        <w:rPr>
          <w:sz w:val="32"/>
        </w:rPr>
      </w:pPr>
    </w:p>
    <w:p w14:paraId="4DF8F063" w14:textId="77777777" w:rsidR="004F4ED4" w:rsidRDefault="004F4ED4">
      <w:pPr>
        <w:pStyle w:val="BodyText"/>
        <w:rPr>
          <w:sz w:val="42"/>
        </w:rPr>
      </w:pPr>
    </w:p>
    <w:p w14:paraId="622AE187" w14:textId="77777777" w:rsidR="004F4ED4" w:rsidRDefault="00E50AA7">
      <w:pPr>
        <w:pStyle w:val="BodyText"/>
        <w:spacing w:before="282" w:line="208" w:lineRule="auto"/>
        <w:ind w:left="4278" w:right="333" w:firstLine="14"/>
      </w:pPr>
      <w:r>
        <w:rPr>
          <w:w w:val="90"/>
        </w:rPr>
        <w:t>You</w:t>
      </w:r>
      <w:r>
        <w:rPr>
          <w:spacing w:val="-34"/>
          <w:w w:val="90"/>
        </w:rPr>
        <w:t xml:space="preserve"> </w:t>
      </w:r>
      <w:r>
        <w:rPr>
          <w:w w:val="90"/>
        </w:rPr>
        <w:t>should</w:t>
      </w:r>
      <w:r>
        <w:rPr>
          <w:spacing w:val="-41"/>
          <w:w w:val="90"/>
        </w:rPr>
        <w:t xml:space="preserve"> </w:t>
      </w:r>
      <w:r>
        <w:rPr>
          <w:w w:val="90"/>
        </w:rPr>
        <w:t>not</w:t>
      </w:r>
      <w:r>
        <w:rPr>
          <w:spacing w:val="-33"/>
          <w:w w:val="90"/>
        </w:rPr>
        <w:t xml:space="preserve"> </w:t>
      </w:r>
      <w:r>
        <w:rPr>
          <w:w w:val="90"/>
        </w:rPr>
        <w:t>go</w:t>
      </w:r>
      <w:r>
        <w:rPr>
          <w:spacing w:val="-35"/>
          <w:w w:val="90"/>
        </w:rPr>
        <w:t xml:space="preserve"> </w:t>
      </w:r>
      <w:r>
        <w:rPr>
          <w:w w:val="90"/>
        </w:rPr>
        <w:t>to</w:t>
      </w:r>
      <w:r>
        <w:rPr>
          <w:spacing w:val="-41"/>
          <w:w w:val="90"/>
        </w:rPr>
        <w:t xml:space="preserve"> </w:t>
      </w:r>
      <w:r>
        <w:rPr>
          <w:w w:val="90"/>
        </w:rPr>
        <w:t>your</w:t>
      </w:r>
      <w:r>
        <w:rPr>
          <w:spacing w:val="-22"/>
          <w:w w:val="90"/>
        </w:rPr>
        <w:t xml:space="preserve"> </w:t>
      </w:r>
      <w:r>
        <w:rPr>
          <w:w w:val="90"/>
        </w:rPr>
        <w:t>doctors</w:t>
      </w:r>
      <w:r>
        <w:rPr>
          <w:spacing w:val="-32"/>
          <w:w w:val="90"/>
        </w:rPr>
        <w:t xml:space="preserve"> </w:t>
      </w:r>
      <w:r>
        <w:rPr>
          <w:w w:val="90"/>
        </w:rPr>
        <w:t>if you</w:t>
      </w:r>
      <w:r>
        <w:rPr>
          <w:spacing w:val="-59"/>
          <w:w w:val="90"/>
        </w:rPr>
        <w:t xml:space="preserve"> </w:t>
      </w:r>
      <w:r>
        <w:rPr>
          <w:w w:val="90"/>
        </w:rPr>
        <w:t>think</w:t>
      </w:r>
      <w:r>
        <w:rPr>
          <w:spacing w:val="-52"/>
          <w:w w:val="90"/>
        </w:rPr>
        <w:t xml:space="preserve"> </w:t>
      </w:r>
      <w:r>
        <w:rPr>
          <w:w w:val="90"/>
        </w:rPr>
        <w:t>that</w:t>
      </w:r>
      <w:r>
        <w:rPr>
          <w:spacing w:val="-62"/>
          <w:w w:val="90"/>
        </w:rPr>
        <w:t xml:space="preserve"> </w:t>
      </w:r>
      <w:r>
        <w:rPr>
          <w:w w:val="90"/>
        </w:rPr>
        <w:t>you</w:t>
      </w:r>
      <w:r>
        <w:rPr>
          <w:spacing w:val="-58"/>
          <w:w w:val="90"/>
        </w:rPr>
        <w:t xml:space="preserve"> </w:t>
      </w:r>
      <w:r>
        <w:rPr>
          <w:w w:val="90"/>
        </w:rPr>
        <w:t>have</w:t>
      </w:r>
      <w:r>
        <w:rPr>
          <w:spacing w:val="-57"/>
          <w:w w:val="90"/>
        </w:rPr>
        <w:t xml:space="preserve"> </w:t>
      </w:r>
      <w:r>
        <w:rPr>
          <w:w w:val="90"/>
        </w:rPr>
        <w:t>Coronavirus</w:t>
      </w:r>
    </w:p>
    <w:p w14:paraId="79BEDF19" w14:textId="27554EA5" w:rsidR="004F4ED4" w:rsidRDefault="004F4ED4">
      <w:pPr>
        <w:pStyle w:val="BodyText"/>
        <w:spacing w:before="1" w:line="211" w:lineRule="auto"/>
        <w:ind w:left="4288" w:right="190" w:firstLine="4"/>
        <w:rPr>
          <w:sz w:val="32"/>
        </w:rPr>
      </w:pPr>
    </w:p>
    <w:p w14:paraId="0EB6E3B7" w14:textId="5FE56BFF" w:rsidR="005C7919" w:rsidRDefault="005C7919">
      <w:pPr>
        <w:pStyle w:val="BodyText"/>
        <w:spacing w:before="1" w:line="211" w:lineRule="auto"/>
        <w:ind w:left="4288" w:right="190" w:firstLine="4"/>
      </w:pPr>
      <w:r>
        <w:rPr>
          <w:sz w:val="32"/>
        </w:rPr>
        <w:t>Staff will contact medical support for advice.</w:t>
      </w:r>
    </w:p>
    <w:p w14:paraId="2A81BF4A" w14:textId="77777777" w:rsidR="004F4ED4" w:rsidRDefault="004F4ED4">
      <w:pPr>
        <w:pStyle w:val="BodyText"/>
        <w:spacing w:before="2"/>
        <w:rPr>
          <w:sz w:val="23"/>
        </w:rPr>
      </w:pPr>
    </w:p>
    <w:p w14:paraId="4E944170" w14:textId="77777777" w:rsidR="004F4ED4" w:rsidRDefault="00E50AA7">
      <w:pPr>
        <w:pStyle w:val="ListParagraph"/>
        <w:numPr>
          <w:ilvl w:val="0"/>
          <w:numId w:val="1"/>
        </w:numPr>
        <w:tabs>
          <w:tab w:val="left" w:pos="4998"/>
          <w:tab w:val="left" w:pos="4999"/>
        </w:tabs>
        <w:spacing w:before="92" w:line="423" w:lineRule="exact"/>
        <w:ind w:left="4998"/>
        <w:rPr>
          <w:sz w:val="38"/>
        </w:rPr>
      </w:pPr>
      <w:r>
        <w:rPr>
          <w:w w:val="95"/>
          <w:position w:val="1"/>
          <w:sz w:val="38"/>
        </w:rPr>
        <w:t>If</w:t>
      </w:r>
      <w:r>
        <w:rPr>
          <w:spacing w:val="-20"/>
          <w:w w:val="95"/>
          <w:position w:val="1"/>
          <w:sz w:val="38"/>
        </w:rPr>
        <w:t xml:space="preserve"> </w:t>
      </w:r>
      <w:r>
        <w:rPr>
          <w:w w:val="95"/>
          <w:position w:val="1"/>
          <w:sz w:val="38"/>
        </w:rPr>
        <w:t>you</w:t>
      </w:r>
      <w:r>
        <w:rPr>
          <w:spacing w:val="-38"/>
          <w:w w:val="95"/>
          <w:position w:val="1"/>
          <w:sz w:val="38"/>
        </w:rPr>
        <w:t xml:space="preserve"> </w:t>
      </w:r>
      <w:r>
        <w:rPr>
          <w:w w:val="95"/>
          <w:position w:val="1"/>
          <w:sz w:val="38"/>
        </w:rPr>
        <w:t>start</w:t>
      </w:r>
      <w:r>
        <w:rPr>
          <w:spacing w:val="-39"/>
          <w:w w:val="95"/>
          <w:position w:val="1"/>
          <w:sz w:val="38"/>
        </w:rPr>
        <w:t xml:space="preserve"> </w:t>
      </w:r>
      <w:r>
        <w:rPr>
          <w:w w:val="95"/>
          <w:position w:val="1"/>
          <w:sz w:val="38"/>
        </w:rPr>
        <w:t>to</w:t>
      </w:r>
      <w:r>
        <w:rPr>
          <w:spacing w:val="-38"/>
          <w:w w:val="95"/>
          <w:position w:val="1"/>
          <w:sz w:val="38"/>
        </w:rPr>
        <w:t xml:space="preserve"> </w:t>
      </w:r>
      <w:r>
        <w:rPr>
          <w:w w:val="95"/>
          <w:position w:val="1"/>
          <w:sz w:val="38"/>
        </w:rPr>
        <w:t>feel</w:t>
      </w:r>
      <w:r>
        <w:rPr>
          <w:spacing w:val="-50"/>
          <w:w w:val="95"/>
          <w:position w:val="1"/>
          <w:sz w:val="38"/>
        </w:rPr>
        <w:t xml:space="preserve"> </w:t>
      </w:r>
      <w:r>
        <w:rPr>
          <w:w w:val="95"/>
          <w:position w:val="1"/>
          <w:sz w:val="38"/>
        </w:rPr>
        <w:t>more</w:t>
      </w:r>
      <w:r>
        <w:rPr>
          <w:spacing w:val="-38"/>
          <w:w w:val="95"/>
          <w:position w:val="1"/>
          <w:sz w:val="38"/>
        </w:rPr>
        <w:t xml:space="preserve"> </w:t>
      </w:r>
      <w:r>
        <w:rPr>
          <w:w w:val="95"/>
          <w:position w:val="1"/>
          <w:sz w:val="38"/>
        </w:rPr>
        <w:t>unwell</w:t>
      </w:r>
    </w:p>
    <w:p w14:paraId="289F5170" w14:textId="77777777" w:rsidR="004F4ED4" w:rsidRDefault="00E50AA7">
      <w:pPr>
        <w:pStyle w:val="ListParagraph"/>
        <w:numPr>
          <w:ilvl w:val="0"/>
          <w:numId w:val="1"/>
        </w:numPr>
        <w:tabs>
          <w:tab w:val="left" w:pos="4998"/>
          <w:tab w:val="left" w:pos="4999"/>
        </w:tabs>
        <w:spacing w:line="403" w:lineRule="exact"/>
        <w:ind w:left="4998"/>
        <w:rPr>
          <w:sz w:val="38"/>
        </w:rPr>
      </w:pPr>
      <w:r>
        <w:rPr>
          <w:w w:val="95"/>
          <w:position w:val="1"/>
          <w:sz w:val="38"/>
        </w:rPr>
        <w:t>If you</w:t>
      </w:r>
      <w:r>
        <w:rPr>
          <w:spacing w:val="-25"/>
          <w:w w:val="95"/>
          <w:position w:val="1"/>
          <w:sz w:val="38"/>
        </w:rPr>
        <w:t xml:space="preserve"> </w:t>
      </w:r>
      <w:r>
        <w:rPr>
          <w:w w:val="95"/>
          <w:position w:val="1"/>
          <w:sz w:val="38"/>
        </w:rPr>
        <w:t>are</w:t>
      </w:r>
      <w:r>
        <w:rPr>
          <w:spacing w:val="-22"/>
          <w:w w:val="95"/>
          <w:position w:val="1"/>
          <w:sz w:val="38"/>
        </w:rPr>
        <w:t xml:space="preserve"> </w:t>
      </w:r>
      <w:r>
        <w:rPr>
          <w:w w:val="95"/>
          <w:position w:val="1"/>
          <w:sz w:val="38"/>
        </w:rPr>
        <w:t>still</w:t>
      </w:r>
      <w:r>
        <w:rPr>
          <w:spacing w:val="-38"/>
          <w:w w:val="95"/>
          <w:position w:val="1"/>
          <w:sz w:val="38"/>
        </w:rPr>
        <w:t xml:space="preserve"> </w:t>
      </w:r>
      <w:r>
        <w:rPr>
          <w:w w:val="95"/>
          <w:position w:val="1"/>
          <w:sz w:val="38"/>
        </w:rPr>
        <w:t>unwell</w:t>
      </w:r>
      <w:r>
        <w:rPr>
          <w:spacing w:val="-25"/>
          <w:w w:val="95"/>
          <w:position w:val="1"/>
          <w:sz w:val="38"/>
        </w:rPr>
        <w:t xml:space="preserve"> </w:t>
      </w:r>
      <w:r>
        <w:rPr>
          <w:w w:val="95"/>
          <w:position w:val="1"/>
          <w:sz w:val="38"/>
        </w:rPr>
        <w:t>after</w:t>
      </w:r>
    </w:p>
    <w:p w14:paraId="0303F0CF" w14:textId="15583980" w:rsidR="004F4ED4" w:rsidRDefault="00E50AA7">
      <w:pPr>
        <w:spacing w:line="395" w:lineRule="exact"/>
        <w:ind w:left="5017"/>
        <w:rPr>
          <w:sz w:val="36"/>
        </w:rPr>
      </w:pPr>
      <w:r>
        <w:rPr>
          <w:w w:val="95"/>
          <w:sz w:val="36"/>
        </w:rPr>
        <w:t>seven days</w:t>
      </w:r>
      <w:r w:rsidR="005C7919">
        <w:rPr>
          <w:w w:val="95"/>
          <w:sz w:val="36"/>
        </w:rPr>
        <w:t xml:space="preserve"> you may need further treatment.</w:t>
      </w:r>
    </w:p>
    <w:p w14:paraId="4939F4BD" w14:textId="77777777" w:rsidR="004F4ED4" w:rsidRDefault="004F4ED4">
      <w:pPr>
        <w:pStyle w:val="BodyText"/>
        <w:spacing w:before="2"/>
        <w:rPr>
          <w:sz w:val="21"/>
        </w:rPr>
      </w:pPr>
    </w:p>
    <w:p w14:paraId="696FA51A" w14:textId="77777777" w:rsidR="004F4ED4" w:rsidRDefault="004F4ED4">
      <w:pPr>
        <w:pStyle w:val="BodyText"/>
        <w:spacing w:before="6"/>
        <w:rPr>
          <w:sz w:val="33"/>
        </w:rPr>
      </w:pPr>
    </w:p>
    <w:p w14:paraId="7B1DD7EB" w14:textId="77777777" w:rsidR="004F4ED4" w:rsidRDefault="00E50AA7">
      <w:pPr>
        <w:spacing w:line="223" w:lineRule="auto"/>
        <w:ind w:left="4294" w:right="354" w:hanging="2"/>
        <w:rPr>
          <w:sz w:val="37"/>
        </w:rPr>
      </w:pPr>
      <w:r>
        <w:rPr>
          <w:noProof/>
          <w:lang w:val="en-GB" w:eastAsia="en-GB"/>
        </w:rPr>
        <w:drawing>
          <wp:anchor distT="0" distB="0" distL="0" distR="0" simplePos="0" relativeHeight="15737856" behindDoc="0" locked="0" layoutInCell="1" allowOverlap="1" wp14:anchorId="1CAC8DC0" wp14:editId="22C6BAB2">
            <wp:simplePos x="0" y="0"/>
            <wp:positionH relativeFrom="page">
              <wp:posOffset>975360</wp:posOffset>
            </wp:positionH>
            <wp:positionV relativeFrom="paragraph">
              <wp:posOffset>437749</wp:posOffset>
            </wp:positionV>
            <wp:extent cx="1146048" cy="1448007"/>
            <wp:effectExtent l="0" t="0" r="0" b="0"/>
            <wp:wrapNone/>
            <wp:docPr id="25" name="image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50.pn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6048" cy="14480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5"/>
        </w:rPr>
        <w:t>Some</w:t>
      </w:r>
      <w:r>
        <w:rPr>
          <w:spacing w:val="-50"/>
          <w:sz w:val="35"/>
        </w:rPr>
        <w:t xml:space="preserve"> </w:t>
      </w:r>
      <w:r>
        <w:rPr>
          <w:sz w:val="35"/>
        </w:rPr>
        <w:t>people</w:t>
      </w:r>
      <w:r>
        <w:rPr>
          <w:spacing w:val="-43"/>
          <w:sz w:val="35"/>
        </w:rPr>
        <w:t xml:space="preserve"> </w:t>
      </w:r>
      <w:r>
        <w:rPr>
          <w:sz w:val="35"/>
        </w:rPr>
        <w:t>who</w:t>
      </w:r>
      <w:r>
        <w:rPr>
          <w:spacing w:val="-48"/>
          <w:sz w:val="35"/>
        </w:rPr>
        <w:t xml:space="preserve"> </w:t>
      </w:r>
      <w:r>
        <w:rPr>
          <w:sz w:val="35"/>
        </w:rPr>
        <w:t>get</w:t>
      </w:r>
      <w:r>
        <w:rPr>
          <w:spacing w:val="-52"/>
          <w:sz w:val="35"/>
        </w:rPr>
        <w:t xml:space="preserve"> </w:t>
      </w:r>
      <w:r>
        <w:rPr>
          <w:sz w:val="35"/>
        </w:rPr>
        <w:t>the</w:t>
      </w:r>
      <w:r>
        <w:rPr>
          <w:spacing w:val="-52"/>
          <w:sz w:val="35"/>
        </w:rPr>
        <w:t xml:space="preserve"> </w:t>
      </w:r>
      <w:r>
        <w:rPr>
          <w:sz w:val="35"/>
        </w:rPr>
        <w:t>virus</w:t>
      </w:r>
      <w:r>
        <w:rPr>
          <w:spacing w:val="-46"/>
          <w:sz w:val="35"/>
        </w:rPr>
        <w:t xml:space="preserve"> </w:t>
      </w:r>
      <w:r>
        <w:rPr>
          <w:sz w:val="35"/>
        </w:rPr>
        <w:t xml:space="preserve">do </w:t>
      </w:r>
      <w:r>
        <w:rPr>
          <w:w w:val="95"/>
          <w:sz w:val="36"/>
        </w:rPr>
        <w:t>need</w:t>
      </w:r>
      <w:r>
        <w:rPr>
          <w:spacing w:val="-40"/>
          <w:w w:val="95"/>
          <w:sz w:val="36"/>
        </w:rPr>
        <w:t xml:space="preserve"> </w:t>
      </w:r>
      <w:r>
        <w:rPr>
          <w:w w:val="95"/>
          <w:sz w:val="36"/>
        </w:rPr>
        <w:t>more</w:t>
      </w:r>
      <w:r>
        <w:rPr>
          <w:spacing w:val="-34"/>
          <w:w w:val="95"/>
          <w:sz w:val="36"/>
        </w:rPr>
        <w:t xml:space="preserve"> </w:t>
      </w:r>
      <w:r>
        <w:rPr>
          <w:w w:val="95"/>
          <w:sz w:val="36"/>
        </w:rPr>
        <w:t>medical</w:t>
      </w:r>
      <w:r>
        <w:rPr>
          <w:spacing w:val="-30"/>
          <w:w w:val="95"/>
          <w:sz w:val="36"/>
        </w:rPr>
        <w:t xml:space="preserve"> </w:t>
      </w:r>
      <w:r>
        <w:rPr>
          <w:w w:val="95"/>
          <w:sz w:val="36"/>
        </w:rPr>
        <w:t>help,</w:t>
      </w:r>
      <w:r>
        <w:rPr>
          <w:spacing w:val="-37"/>
          <w:w w:val="95"/>
          <w:sz w:val="36"/>
        </w:rPr>
        <w:t xml:space="preserve"> </w:t>
      </w:r>
      <w:r>
        <w:rPr>
          <w:w w:val="95"/>
          <w:sz w:val="36"/>
        </w:rPr>
        <w:t>and</w:t>
      </w:r>
      <w:r>
        <w:rPr>
          <w:spacing w:val="-45"/>
          <w:w w:val="95"/>
          <w:sz w:val="36"/>
        </w:rPr>
        <w:t xml:space="preserve"> </w:t>
      </w:r>
      <w:r>
        <w:rPr>
          <w:w w:val="95"/>
          <w:sz w:val="36"/>
        </w:rPr>
        <w:t>if</w:t>
      </w:r>
      <w:r>
        <w:rPr>
          <w:spacing w:val="-52"/>
          <w:w w:val="95"/>
          <w:sz w:val="36"/>
        </w:rPr>
        <w:t xml:space="preserve"> </w:t>
      </w:r>
      <w:r>
        <w:rPr>
          <w:w w:val="95"/>
          <w:sz w:val="36"/>
        </w:rPr>
        <w:t xml:space="preserve">you </w:t>
      </w:r>
      <w:r>
        <w:rPr>
          <w:sz w:val="35"/>
        </w:rPr>
        <w:t>are</w:t>
      </w:r>
      <w:r>
        <w:rPr>
          <w:spacing w:val="-57"/>
          <w:sz w:val="35"/>
        </w:rPr>
        <w:t xml:space="preserve"> </w:t>
      </w:r>
      <w:r>
        <w:rPr>
          <w:sz w:val="35"/>
        </w:rPr>
        <w:t>very</w:t>
      </w:r>
      <w:r>
        <w:rPr>
          <w:spacing w:val="-56"/>
          <w:sz w:val="35"/>
        </w:rPr>
        <w:t xml:space="preserve"> </w:t>
      </w:r>
      <w:r>
        <w:rPr>
          <w:sz w:val="35"/>
        </w:rPr>
        <w:t>unwell</w:t>
      </w:r>
      <w:r>
        <w:rPr>
          <w:spacing w:val="-61"/>
          <w:sz w:val="35"/>
        </w:rPr>
        <w:t xml:space="preserve"> </w:t>
      </w:r>
      <w:r>
        <w:rPr>
          <w:sz w:val="35"/>
        </w:rPr>
        <w:t>you</w:t>
      </w:r>
      <w:r>
        <w:rPr>
          <w:spacing w:val="-54"/>
          <w:sz w:val="35"/>
        </w:rPr>
        <w:t xml:space="preserve"> </w:t>
      </w:r>
      <w:r>
        <w:rPr>
          <w:sz w:val="35"/>
        </w:rPr>
        <w:t>may</w:t>
      </w:r>
      <w:r>
        <w:rPr>
          <w:spacing w:val="-52"/>
          <w:sz w:val="35"/>
        </w:rPr>
        <w:t xml:space="preserve"> </w:t>
      </w:r>
      <w:r>
        <w:rPr>
          <w:sz w:val="35"/>
        </w:rPr>
        <w:t>need</w:t>
      </w:r>
      <w:r>
        <w:rPr>
          <w:spacing w:val="-57"/>
          <w:sz w:val="35"/>
        </w:rPr>
        <w:t xml:space="preserve"> </w:t>
      </w:r>
      <w:r>
        <w:rPr>
          <w:sz w:val="35"/>
        </w:rPr>
        <w:t>to</w:t>
      </w:r>
      <w:r>
        <w:rPr>
          <w:spacing w:val="-57"/>
          <w:sz w:val="35"/>
        </w:rPr>
        <w:t xml:space="preserve"> </w:t>
      </w:r>
      <w:r>
        <w:rPr>
          <w:sz w:val="35"/>
        </w:rPr>
        <w:t xml:space="preserve">go </w:t>
      </w:r>
      <w:r>
        <w:rPr>
          <w:sz w:val="37"/>
        </w:rPr>
        <w:t>to</w:t>
      </w:r>
      <w:r>
        <w:rPr>
          <w:spacing w:val="-18"/>
          <w:sz w:val="37"/>
        </w:rPr>
        <w:t xml:space="preserve"> </w:t>
      </w:r>
      <w:r>
        <w:rPr>
          <w:sz w:val="37"/>
        </w:rPr>
        <w:t>hospital.</w:t>
      </w:r>
    </w:p>
    <w:p w14:paraId="42F14DC7" w14:textId="77777777" w:rsidR="004F4ED4" w:rsidRDefault="004F4ED4">
      <w:pPr>
        <w:pStyle w:val="BodyText"/>
        <w:spacing w:before="4"/>
        <w:rPr>
          <w:sz w:val="32"/>
        </w:rPr>
      </w:pPr>
    </w:p>
    <w:p w14:paraId="3E41AB6D" w14:textId="77777777" w:rsidR="004F4ED4" w:rsidRDefault="00E50AA7">
      <w:pPr>
        <w:pStyle w:val="BodyText"/>
        <w:spacing w:line="208" w:lineRule="auto"/>
        <w:ind w:left="4297" w:right="189" w:hanging="3"/>
      </w:pPr>
      <w:r>
        <w:rPr>
          <w:noProof/>
          <w:lang w:val="en-GB" w:eastAsia="en-GB"/>
        </w:rPr>
        <w:drawing>
          <wp:anchor distT="0" distB="0" distL="0" distR="0" simplePos="0" relativeHeight="15738880" behindDoc="0" locked="0" layoutInCell="1" allowOverlap="1" wp14:anchorId="3CF4FE21" wp14:editId="1DC60C0F">
            <wp:simplePos x="0" y="0"/>
            <wp:positionH relativeFrom="page">
              <wp:posOffset>2276855</wp:posOffset>
            </wp:positionH>
            <wp:positionV relativeFrom="paragraph">
              <wp:posOffset>-28671</wp:posOffset>
            </wp:positionV>
            <wp:extent cx="188975" cy="390199"/>
            <wp:effectExtent l="0" t="0" r="0" b="0"/>
            <wp:wrapNone/>
            <wp:docPr id="27" name="image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51.pn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975" cy="3901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>This</w:t>
      </w:r>
      <w:r>
        <w:rPr>
          <w:spacing w:val="-43"/>
          <w:w w:val="90"/>
        </w:rPr>
        <w:t xml:space="preserve"> </w:t>
      </w:r>
      <w:r>
        <w:rPr>
          <w:w w:val="90"/>
        </w:rPr>
        <w:t>is</w:t>
      </w:r>
      <w:r>
        <w:rPr>
          <w:spacing w:val="-40"/>
          <w:w w:val="90"/>
        </w:rPr>
        <w:t xml:space="preserve"> </w:t>
      </w:r>
      <w:r>
        <w:rPr>
          <w:w w:val="90"/>
        </w:rPr>
        <w:t>to</w:t>
      </w:r>
      <w:r>
        <w:rPr>
          <w:spacing w:val="-42"/>
          <w:w w:val="90"/>
        </w:rPr>
        <w:t xml:space="preserve"> </w:t>
      </w:r>
      <w:r>
        <w:rPr>
          <w:w w:val="90"/>
        </w:rPr>
        <w:t>make</w:t>
      </w:r>
      <w:r>
        <w:rPr>
          <w:spacing w:val="-29"/>
          <w:w w:val="90"/>
        </w:rPr>
        <w:t xml:space="preserve"> </w:t>
      </w:r>
      <w:r>
        <w:rPr>
          <w:w w:val="90"/>
        </w:rPr>
        <w:t>sure</w:t>
      </w:r>
      <w:r>
        <w:rPr>
          <w:spacing w:val="-42"/>
          <w:w w:val="90"/>
        </w:rPr>
        <w:t xml:space="preserve"> </w:t>
      </w:r>
      <w:r>
        <w:rPr>
          <w:w w:val="90"/>
        </w:rPr>
        <w:t>you</w:t>
      </w:r>
      <w:r>
        <w:rPr>
          <w:spacing w:val="-37"/>
          <w:w w:val="90"/>
        </w:rPr>
        <w:t xml:space="preserve"> </w:t>
      </w:r>
      <w:r>
        <w:rPr>
          <w:w w:val="90"/>
        </w:rPr>
        <w:t>get</w:t>
      </w:r>
      <w:r>
        <w:rPr>
          <w:spacing w:val="-36"/>
          <w:w w:val="90"/>
        </w:rPr>
        <w:t xml:space="preserve"> </w:t>
      </w:r>
      <w:r>
        <w:rPr>
          <w:w w:val="90"/>
        </w:rPr>
        <w:t>the</w:t>
      </w:r>
      <w:r>
        <w:rPr>
          <w:spacing w:val="-42"/>
          <w:w w:val="90"/>
        </w:rPr>
        <w:t xml:space="preserve"> </w:t>
      </w:r>
      <w:r>
        <w:rPr>
          <w:w w:val="90"/>
        </w:rPr>
        <w:t xml:space="preserve">right </w:t>
      </w:r>
      <w:r>
        <w:t>treatment</w:t>
      </w:r>
      <w:r>
        <w:rPr>
          <w:spacing w:val="-53"/>
        </w:rPr>
        <w:t xml:space="preserve"> </w:t>
      </w:r>
      <w:r>
        <w:t>to</w:t>
      </w:r>
      <w:r>
        <w:rPr>
          <w:spacing w:val="-69"/>
        </w:rPr>
        <w:t xml:space="preserve"> </w:t>
      </w:r>
      <w:r>
        <w:t>help</w:t>
      </w:r>
      <w:r>
        <w:rPr>
          <w:spacing w:val="-67"/>
        </w:rPr>
        <w:t xml:space="preserve"> </w:t>
      </w:r>
      <w:r>
        <w:t>you</w:t>
      </w:r>
      <w:r>
        <w:rPr>
          <w:spacing w:val="-66"/>
        </w:rPr>
        <w:t xml:space="preserve"> </w:t>
      </w:r>
      <w:r>
        <w:t>get</w:t>
      </w:r>
      <w:r>
        <w:rPr>
          <w:spacing w:val="-67"/>
        </w:rPr>
        <w:t xml:space="preserve"> </w:t>
      </w:r>
      <w:r>
        <w:t>better.</w:t>
      </w:r>
    </w:p>
    <w:p w14:paraId="785A5028" w14:textId="77777777" w:rsidR="004F4ED4" w:rsidRDefault="004F4ED4">
      <w:pPr>
        <w:spacing w:line="208" w:lineRule="auto"/>
        <w:sectPr w:rsidR="004F4ED4">
          <w:pgSz w:w="11900" w:h="16850"/>
          <w:pgMar w:top="1320" w:right="1340" w:bottom="280" w:left="760" w:header="720" w:footer="720" w:gutter="0"/>
          <w:cols w:space="720"/>
        </w:sectPr>
      </w:pPr>
    </w:p>
    <w:p w14:paraId="3BC20D63" w14:textId="77777777" w:rsidR="004F4ED4" w:rsidRDefault="00E50AA7">
      <w:pPr>
        <w:spacing w:before="98" w:line="216" w:lineRule="auto"/>
        <w:ind w:left="4283" w:right="1186" w:firstLine="2"/>
        <w:rPr>
          <w:sz w:val="36"/>
        </w:rPr>
      </w:pPr>
      <w:r>
        <w:rPr>
          <w:noProof/>
          <w:lang w:val="en-GB" w:eastAsia="en-GB"/>
        </w:rPr>
        <w:lastRenderedPageBreak/>
        <w:drawing>
          <wp:anchor distT="0" distB="0" distL="0" distR="0" simplePos="0" relativeHeight="15739904" behindDoc="0" locked="0" layoutInCell="1" allowOverlap="1" wp14:anchorId="51C96DA5" wp14:editId="378036BF">
            <wp:simplePos x="0" y="0"/>
            <wp:positionH relativeFrom="page">
              <wp:posOffset>595437</wp:posOffset>
            </wp:positionH>
            <wp:positionV relativeFrom="paragraph">
              <wp:posOffset>252095</wp:posOffset>
            </wp:positionV>
            <wp:extent cx="1956816" cy="3213049"/>
            <wp:effectExtent l="0" t="0" r="5715" b="6985"/>
            <wp:wrapNone/>
            <wp:docPr id="29" name="image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52.jpeg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6816" cy="32130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1269B">
        <w:rPr>
          <w:sz w:val="36"/>
        </w:rPr>
        <w:t>Wha</w:t>
      </w:r>
      <w:r>
        <w:rPr>
          <w:sz w:val="36"/>
        </w:rPr>
        <w:t>t</w:t>
      </w:r>
      <w:r>
        <w:rPr>
          <w:spacing w:val="-18"/>
          <w:sz w:val="36"/>
        </w:rPr>
        <w:t xml:space="preserve"> </w:t>
      </w:r>
      <w:r>
        <w:rPr>
          <w:sz w:val="36"/>
        </w:rPr>
        <w:t>to</w:t>
      </w:r>
      <w:r>
        <w:rPr>
          <w:spacing w:val="-33"/>
          <w:sz w:val="36"/>
        </w:rPr>
        <w:t xml:space="preserve"> </w:t>
      </w:r>
      <w:r>
        <w:rPr>
          <w:sz w:val="36"/>
        </w:rPr>
        <w:t>do</w:t>
      </w:r>
      <w:r>
        <w:rPr>
          <w:spacing w:val="-34"/>
          <w:sz w:val="36"/>
        </w:rPr>
        <w:t xml:space="preserve"> </w:t>
      </w:r>
      <w:r>
        <w:rPr>
          <w:sz w:val="36"/>
        </w:rPr>
        <w:t>if</w:t>
      </w:r>
      <w:r>
        <w:rPr>
          <w:spacing w:val="-3"/>
          <w:sz w:val="36"/>
        </w:rPr>
        <w:t xml:space="preserve"> </w:t>
      </w:r>
      <w:r>
        <w:rPr>
          <w:sz w:val="36"/>
        </w:rPr>
        <w:t>you</w:t>
      </w:r>
      <w:r>
        <w:rPr>
          <w:spacing w:val="-29"/>
          <w:sz w:val="36"/>
        </w:rPr>
        <w:t xml:space="preserve"> </w:t>
      </w:r>
      <w:r>
        <w:rPr>
          <w:sz w:val="36"/>
        </w:rPr>
        <w:t>feel</w:t>
      </w:r>
      <w:r>
        <w:rPr>
          <w:spacing w:val="-44"/>
          <w:sz w:val="36"/>
        </w:rPr>
        <w:t xml:space="preserve"> </w:t>
      </w:r>
      <w:r>
        <w:rPr>
          <w:sz w:val="36"/>
        </w:rPr>
        <w:t>ill</w:t>
      </w:r>
      <w:r>
        <w:rPr>
          <w:spacing w:val="7"/>
          <w:sz w:val="36"/>
        </w:rPr>
        <w:t xml:space="preserve"> </w:t>
      </w:r>
      <w:r>
        <w:rPr>
          <w:sz w:val="36"/>
        </w:rPr>
        <w:t>with something</w:t>
      </w:r>
      <w:r>
        <w:rPr>
          <w:spacing w:val="-1"/>
          <w:sz w:val="36"/>
        </w:rPr>
        <w:t xml:space="preserve"> </w:t>
      </w:r>
      <w:r>
        <w:rPr>
          <w:sz w:val="36"/>
        </w:rPr>
        <w:t>else?</w:t>
      </w:r>
    </w:p>
    <w:p w14:paraId="1E885660" w14:textId="77777777" w:rsidR="004F4ED4" w:rsidRDefault="004F4ED4">
      <w:pPr>
        <w:pStyle w:val="BodyText"/>
        <w:spacing w:before="10"/>
        <w:rPr>
          <w:sz w:val="34"/>
        </w:rPr>
      </w:pPr>
    </w:p>
    <w:p w14:paraId="6F665852" w14:textId="77777777" w:rsidR="004F4ED4" w:rsidRPr="0071269B" w:rsidRDefault="00E50AA7">
      <w:pPr>
        <w:spacing w:line="216" w:lineRule="auto"/>
        <w:ind w:left="4281" w:right="21" w:hanging="15"/>
        <w:rPr>
          <w:sz w:val="38"/>
          <w:szCs w:val="38"/>
        </w:rPr>
      </w:pPr>
      <w:r w:rsidRPr="0071269B">
        <w:rPr>
          <w:sz w:val="38"/>
          <w:szCs w:val="38"/>
        </w:rPr>
        <w:t>If you</w:t>
      </w:r>
      <w:r w:rsidRPr="0071269B">
        <w:rPr>
          <w:spacing w:val="-56"/>
          <w:sz w:val="38"/>
          <w:szCs w:val="38"/>
        </w:rPr>
        <w:t xml:space="preserve"> </w:t>
      </w:r>
      <w:r w:rsidRPr="0071269B">
        <w:rPr>
          <w:sz w:val="38"/>
          <w:szCs w:val="38"/>
        </w:rPr>
        <w:t>are</w:t>
      </w:r>
      <w:r w:rsidRPr="0071269B">
        <w:rPr>
          <w:spacing w:val="-58"/>
          <w:sz w:val="38"/>
          <w:szCs w:val="38"/>
        </w:rPr>
        <w:t xml:space="preserve"> </w:t>
      </w:r>
      <w:r w:rsidRPr="0071269B">
        <w:rPr>
          <w:sz w:val="38"/>
          <w:szCs w:val="38"/>
        </w:rPr>
        <w:t>unwell</w:t>
      </w:r>
      <w:r w:rsidRPr="0071269B">
        <w:rPr>
          <w:spacing w:val="-56"/>
          <w:sz w:val="38"/>
          <w:szCs w:val="38"/>
        </w:rPr>
        <w:t xml:space="preserve"> </w:t>
      </w:r>
      <w:r w:rsidRPr="0071269B">
        <w:rPr>
          <w:sz w:val="38"/>
          <w:szCs w:val="38"/>
        </w:rPr>
        <w:t>with</w:t>
      </w:r>
      <w:r w:rsidRPr="0071269B">
        <w:rPr>
          <w:spacing w:val="-57"/>
          <w:sz w:val="38"/>
          <w:szCs w:val="38"/>
        </w:rPr>
        <w:t xml:space="preserve"> </w:t>
      </w:r>
      <w:r w:rsidRPr="0071269B">
        <w:rPr>
          <w:sz w:val="38"/>
          <w:szCs w:val="38"/>
        </w:rPr>
        <w:t>something else and need help from a doctor you should</w:t>
      </w:r>
      <w:r w:rsidRPr="0071269B">
        <w:rPr>
          <w:spacing w:val="-68"/>
          <w:sz w:val="38"/>
          <w:szCs w:val="38"/>
        </w:rPr>
        <w:t xml:space="preserve"> </w:t>
      </w:r>
      <w:r w:rsidRPr="0071269B">
        <w:rPr>
          <w:sz w:val="38"/>
          <w:szCs w:val="38"/>
        </w:rPr>
        <w:t>still</w:t>
      </w:r>
      <w:r w:rsidRPr="0071269B">
        <w:rPr>
          <w:spacing w:val="-74"/>
          <w:sz w:val="38"/>
          <w:szCs w:val="38"/>
        </w:rPr>
        <w:t xml:space="preserve"> </w:t>
      </w:r>
      <w:r w:rsidRPr="0071269B">
        <w:rPr>
          <w:sz w:val="38"/>
          <w:szCs w:val="38"/>
        </w:rPr>
        <w:t>make</w:t>
      </w:r>
      <w:r w:rsidRPr="0071269B">
        <w:rPr>
          <w:spacing w:val="-67"/>
          <w:sz w:val="38"/>
          <w:szCs w:val="38"/>
        </w:rPr>
        <w:t xml:space="preserve"> </w:t>
      </w:r>
      <w:r w:rsidRPr="0071269B">
        <w:rPr>
          <w:sz w:val="38"/>
          <w:szCs w:val="38"/>
        </w:rPr>
        <w:t>an</w:t>
      </w:r>
      <w:r w:rsidRPr="0071269B">
        <w:rPr>
          <w:spacing w:val="-71"/>
          <w:sz w:val="38"/>
          <w:szCs w:val="38"/>
        </w:rPr>
        <w:t xml:space="preserve"> </w:t>
      </w:r>
      <w:r w:rsidRPr="0071269B">
        <w:rPr>
          <w:sz w:val="38"/>
          <w:szCs w:val="38"/>
        </w:rPr>
        <w:t>appointment.</w:t>
      </w:r>
    </w:p>
    <w:p w14:paraId="44572B83" w14:textId="77777777" w:rsidR="004F4ED4" w:rsidRDefault="004F4ED4">
      <w:pPr>
        <w:pStyle w:val="BodyText"/>
        <w:rPr>
          <w:sz w:val="40"/>
        </w:rPr>
      </w:pPr>
    </w:p>
    <w:p w14:paraId="5F2D25D1" w14:textId="77777777" w:rsidR="004F4ED4" w:rsidRDefault="004F4ED4">
      <w:pPr>
        <w:pStyle w:val="BodyText"/>
        <w:rPr>
          <w:sz w:val="40"/>
        </w:rPr>
      </w:pPr>
    </w:p>
    <w:p w14:paraId="6210ABF9" w14:textId="77777777" w:rsidR="004F4ED4" w:rsidRDefault="004F4ED4">
      <w:pPr>
        <w:pStyle w:val="BodyText"/>
        <w:spacing w:before="6"/>
        <w:rPr>
          <w:sz w:val="52"/>
        </w:rPr>
      </w:pPr>
    </w:p>
    <w:p w14:paraId="54AE4E91" w14:textId="77777777" w:rsidR="004F4ED4" w:rsidRDefault="004F4ED4">
      <w:pPr>
        <w:pStyle w:val="BodyText"/>
        <w:rPr>
          <w:sz w:val="40"/>
        </w:rPr>
      </w:pPr>
    </w:p>
    <w:p w14:paraId="3E090497" w14:textId="77777777" w:rsidR="004F4ED4" w:rsidRDefault="004F4ED4">
      <w:pPr>
        <w:pStyle w:val="BodyText"/>
        <w:rPr>
          <w:sz w:val="40"/>
        </w:rPr>
      </w:pPr>
    </w:p>
    <w:p w14:paraId="7B01EE9E" w14:textId="77777777" w:rsidR="004F4ED4" w:rsidRDefault="004F4ED4">
      <w:pPr>
        <w:pStyle w:val="BodyText"/>
        <w:spacing w:before="7"/>
        <w:rPr>
          <w:sz w:val="52"/>
        </w:rPr>
      </w:pPr>
    </w:p>
    <w:p w14:paraId="142C1478" w14:textId="77777777" w:rsidR="004F4ED4" w:rsidRDefault="00E50AA7">
      <w:pPr>
        <w:spacing w:line="216" w:lineRule="auto"/>
        <w:ind w:left="4274" w:right="626" w:hanging="5"/>
        <w:rPr>
          <w:sz w:val="36"/>
        </w:rPr>
      </w:pPr>
      <w:r>
        <w:rPr>
          <w:noProof/>
          <w:lang w:val="en-GB" w:eastAsia="en-GB"/>
        </w:rPr>
        <w:drawing>
          <wp:anchor distT="0" distB="0" distL="0" distR="0" simplePos="0" relativeHeight="15739392" behindDoc="0" locked="0" layoutInCell="1" allowOverlap="1" wp14:anchorId="4CC11521" wp14:editId="2654615D">
            <wp:simplePos x="0" y="0"/>
            <wp:positionH relativeFrom="page">
              <wp:posOffset>774191</wp:posOffset>
            </wp:positionH>
            <wp:positionV relativeFrom="paragraph">
              <wp:posOffset>302724</wp:posOffset>
            </wp:positionV>
            <wp:extent cx="1722120" cy="2179631"/>
            <wp:effectExtent l="0" t="0" r="0" b="0"/>
            <wp:wrapNone/>
            <wp:docPr id="31" name="image5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53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2120" cy="21796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6"/>
        </w:rPr>
        <w:t>How</w:t>
      </w:r>
      <w:r>
        <w:rPr>
          <w:spacing w:val="-51"/>
          <w:sz w:val="36"/>
        </w:rPr>
        <w:t xml:space="preserve"> </w:t>
      </w:r>
      <w:r>
        <w:rPr>
          <w:sz w:val="36"/>
        </w:rPr>
        <w:t>you</w:t>
      </w:r>
      <w:r>
        <w:rPr>
          <w:spacing w:val="-52"/>
          <w:sz w:val="36"/>
        </w:rPr>
        <w:t xml:space="preserve"> </w:t>
      </w:r>
      <w:r w:rsidR="0071269B">
        <w:rPr>
          <w:sz w:val="36"/>
        </w:rPr>
        <w:t>ca</w:t>
      </w:r>
      <w:r>
        <w:rPr>
          <w:sz w:val="36"/>
        </w:rPr>
        <w:t>n</w:t>
      </w:r>
      <w:r>
        <w:rPr>
          <w:spacing w:val="-52"/>
          <w:sz w:val="36"/>
        </w:rPr>
        <w:t xml:space="preserve"> </w:t>
      </w:r>
      <w:r>
        <w:rPr>
          <w:sz w:val="36"/>
        </w:rPr>
        <w:t>help</w:t>
      </w:r>
      <w:r>
        <w:rPr>
          <w:spacing w:val="-47"/>
          <w:sz w:val="36"/>
        </w:rPr>
        <w:t xml:space="preserve"> </w:t>
      </w:r>
      <w:r>
        <w:rPr>
          <w:sz w:val="36"/>
        </w:rPr>
        <w:t>to</w:t>
      </w:r>
      <w:r>
        <w:rPr>
          <w:spacing w:val="-54"/>
          <w:sz w:val="36"/>
        </w:rPr>
        <w:t xml:space="preserve"> </w:t>
      </w:r>
      <w:r>
        <w:rPr>
          <w:sz w:val="36"/>
        </w:rPr>
        <w:t>try</w:t>
      </w:r>
      <w:r>
        <w:rPr>
          <w:spacing w:val="-49"/>
          <w:sz w:val="36"/>
        </w:rPr>
        <w:t xml:space="preserve"> </w:t>
      </w:r>
      <w:r>
        <w:rPr>
          <w:sz w:val="36"/>
        </w:rPr>
        <w:t>and</w:t>
      </w:r>
      <w:r>
        <w:rPr>
          <w:spacing w:val="-54"/>
          <w:sz w:val="36"/>
        </w:rPr>
        <w:t xml:space="preserve"> </w:t>
      </w:r>
      <w:r>
        <w:rPr>
          <w:sz w:val="36"/>
        </w:rPr>
        <w:t>stop the</w:t>
      </w:r>
      <w:r>
        <w:rPr>
          <w:spacing w:val="-34"/>
          <w:sz w:val="36"/>
        </w:rPr>
        <w:t xml:space="preserve"> </w:t>
      </w:r>
      <w:r w:rsidR="0071269B">
        <w:rPr>
          <w:sz w:val="36"/>
        </w:rPr>
        <w:t>sprea</w:t>
      </w:r>
      <w:r>
        <w:rPr>
          <w:sz w:val="36"/>
        </w:rPr>
        <w:t>d</w:t>
      </w:r>
      <w:r>
        <w:rPr>
          <w:spacing w:val="-29"/>
          <w:sz w:val="36"/>
        </w:rPr>
        <w:t xml:space="preserve"> </w:t>
      </w:r>
      <w:r>
        <w:rPr>
          <w:sz w:val="36"/>
        </w:rPr>
        <w:t>of</w:t>
      </w:r>
      <w:r>
        <w:rPr>
          <w:spacing w:val="-38"/>
          <w:sz w:val="36"/>
        </w:rPr>
        <w:t xml:space="preserve"> </w:t>
      </w:r>
      <w:r>
        <w:rPr>
          <w:sz w:val="36"/>
        </w:rPr>
        <w:t>Coronavirus.</w:t>
      </w:r>
    </w:p>
    <w:p w14:paraId="7A19F6D0" w14:textId="77777777" w:rsidR="004F4ED4" w:rsidRDefault="004F4ED4">
      <w:pPr>
        <w:pStyle w:val="BodyText"/>
        <w:spacing w:before="10"/>
        <w:rPr>
          <w:sz w:val="32"/>
        </w:rPr>
      </w:pPr>
    </w:p>
    <w:p w14:paraId="511E84BE" w14:textId="77777777" w:rsidR="004F4ED4" w:rsidRPr="0071269B" w:rsidRDefault="00E50AA7">
      <w:pPr>
        <w:pStyle w:val="BodyText"/>
        <w:spacing w:before="1" w:line="211" w:lineRule="auto"/>
        <w:ind w:left="4273" w:right="636" w:hanging="3"/>
        <w:jc w:val="both"/>
      </w:pPr>
      <w:r w:rsidRPr="0071269B">
        <w:rPr>
          <w:w w:val="90"/>
        </w:rPr>
        <w:t>One</w:t>
      </w:r>
      <w:r w:rsidRPr="0071269B">
        <w:rPr>
          <w:spacing w:val="-24"/>
          <w:w w:val="90"/>
        </w:rPr>
        <w:t xml:space="preserve"> </w:t>
      </w:r>
      <w:r w:rsidRPr="0071269B">
        <w:rPr>
          <w:w w:val="90"/>
        </w:rPr>
        <w:t>of</w:t>
      </w:r>
      <w:r w:rsidRPr="0071269B">
        <w:rPr>
          <w:spacing w:val="-39"/>
          <w:w w:val="90"/>
        </w:rPr>
        <w:t xml:space="preserve"> </w:t>
      </w:r>
      <w:r w:rsidRPr="0071269B">
        <w:rPr>
          <w:w w:val="90"/>
        </w:rPr>
        <w:t>the</w:t>
      </w:r>
      <w:r w:rsidRPr="0071269B">
        <w:rPr>
          <w:spacing w:val="-33"/>
          <w:w w:val="90"/>
        </w:rPr>
        <w:t xml:space="preserve"> </w:t>
      </w:r>
      <w:r w:rsidRPr="0071269B">
        <w:rPr>
          <w:w w:val="90"/>
        </w:rPr>
        <w:t>most</w:t>
      </w:r>
      <w:r w:rsidRPr="0071269B">
        <w:rPr>
          <w:spacing w:val="-29"/>
          <w:w w:val="90"/>
        </w:rPr>
        <w:t xml:space="preserve"> </w:t>
      </w:r>
      <w:r w:rsidRPr="0071269B">
        <w:rPr>
          <w:w w:val="90"/>
        </w:rPr>
        <w:t>important</w:t>
      </w:r>
      <w:r w:rsidRPr="0071269B">
        <w:rPr>
          <w:spacing w:val="-14"/>
          <w:w w:val="90"/>
        </w:rPr>
        <w:t xml:space="preserve"> </w:t>
      </w:r>
      <w:r w:rsidRPr="0071269B">
        <w:rPr>
          <w:w w:val="90"/>
        </w:rPr>
        <w:t xml:space="preserve">things </w:t>
      </w:r>
      <w:r w:rsidRPr="0071269B">
        <w:rPr>
          <w:w w:val="95"/>
        </w:rPr>
        <w:t>that</w:t>
      </w:r>
      <w:r w:rsidRPr="0071269B">
        <w:rPr>
          <w:spacing w:val="-58"/>
          <w:w w:val="95"/>
        </w:rPr>
        <w:t xml:space="preserve"> </w:t>
      </w:r>
      <w:r w:rsidRPr="0071269B">
        <w:rPr>
          <w:w w:val="95"/>
        </w:rPr>
        <w:t>we</w:t>
      </w:r>
      <w:r w:rsidRPr="0071269B">
        <w:rPr>
          <w:spacing w:val="-64"/>
          <w:w w:val="95"/>
        </w:rPr>
        <w:t xml:space="preserve"> </w:t>
      </w:r>
      <w:r w:rsidRPr="0071269B">
        <w:rPr>
          <w:w w:val="95"/>
        </w:rPr>
        <w:t>can</w:t>
      </w:r>
      <w:r w:rsidRPr="0071269B">
        <w:rPr>
          <w:spacing w:val="-61"/>
          <w:w w:val="95"/>
        </w:rPr>
        <w:t xml:space="preserve"> </w:t>
      </w:r>
      <w:r w:rsidRPr="0071269B">
        <w:rPr>
          <w:w w:val="95"/>
        </w:rPr>
        <w:t>all</w:t>
      </w:r>
      <w:r w:rsidRPr="0071269B">
        <w:rPr>
          <w:spacing w:val="-68"/>
          <w:w w:val="95"/>
        </w:rPr>
        <w:t xml:space="preserve"> </w:t>
      </w:r>
      <w:r w:rsidRPr="0071269B">
        <w:rPr>
          <w:w w:val="95"/>
        </w:rPr>
        <w:t>do</w:t>
      </w:r>
      <w:r w:rsidRPr="0071269B">
        <w:rPr>
          <w:spacing w:val="-64"/>
          <w:w w:val="95"/>
        </w:rPr>
        <w:t xml:space="preserve"> </w:t>
      </w:r>
      <w:r w:rsidRPr="0071269B">
        <w:rPr>
          <w:w w:val="95"/>
        </w:rPr>
        <w:t>is</w:t>
      </w:r>
      <w:r w:rsidRPr="0071269B">
        <w:rPr>
          <w:spacing w:val="-62"/>
          <w:w w:val="95"/>
        </w:rPr>
        <w:t xml:space="preserve"> </w:t>
      </w:r>
      <w:r w:rsidRPr="0071269B">
        <w:rPr>
          <w:w w:val="95"/>
        </w:rPr>
        <w:t>to</w:t>
      </w:r>
      <w:r w:rsidRPr="0071269B">
        <w:rPr>
          <w:spacing w:val="-63"/>
          <w:w w:val="95"/>
        </w:rPr>
        <w:t xml:space="preserve"> </w:t>
      </w:r>
      <w:r w:rsidRPr="0071269B">
        <w:rPr>
          <w:w w:val="95"/>
        </w:rPr>
        <w:t>make</w:t>
      </w:r>
      <w:r w:rsidRPr="0071269B">
        <w:rPr>
          <w:spacing w:val="-55"/>
          <w:w w:val="95"/>
        </w:rPr>
        <w:t xml:space="preserve"> </w:t>
      </w:r>
      <w:r w:rsidRPr="0071269B">
        <w:rPr>
          <w:w w:val="95"/>
        </w:rPr>
        <w:t xml:space="preserve">sure </w:t>
      </w:r>
      <w:r w:rsidRPr="0071269B">
        <w:rPr>
          <w:w w:val="90"/>
        </w:rPr>
        <w:t>that</w:t>
      </w:r>
      <w:r w:rsidRPr="0071269B">
        <w:rPr>
          <w:spacing w:val="-27"/>
          <w:w w:val="90"/>
        </w:rPr>
        <w:t xml:space="preserve"> </w:t>
      </w:r>
      <w:r w:rsidRPr="0071269B">
        <w:rPr>
          <w:w w:val="90"/>
        </w:rPr>
        <w:t>we</w:t>
      </w:r>
      <w:r w:rsidRPr="0071269B">
        <w:rPr>
          <w:spacing w:val="-32"/>
          <w:w w:val="90"/>
        </w:rPr>
        <w:t xml:space="preserve"> </w:t>
      </w:r>
      <w:r w:rsidRPr="0071269B">
        <w:rPr>
          <w:w w:val="90"/>
        </w:rPr>
        <w:t>are</w:t>
      </w:r>
      <w:r w:rsidRPr="0071269B">
        <w:rPr>
          <w:spacing w:val="-31"/>
          <w:w w:val="90"/>
        </w:rPr>
        <w:t xml:space="preserve"> </w:t>
      </w:r>
      <w:r w:rsidRPr="0071269B">
        <w:rPr>
          <w:w w:val="90"/>
        </w:rPr>
        <w:t>doing</w:t>
      </w:r>
      <w:r w:rsidRPr="0071269B">
        <w:rPr>
          <w:spacing w:val="-26"/>
          <w:w w:val="90"/>
        </w:rPr>
        <w:t xml:space="preserve"> </w:t>
      </w:r>
      <w:r w:rsidRPr="0071269B">
        <w:rPr>
          <w:w w:val="90"/>
        </w:rPr>
        <w:t>our</w:t>
      </w:r>
      <w:r w:rsidRPr="0071269B">
        <w:rPr>
          <w:spacing w:val="-26"/>
          <w:w w:val="90"/>
        </w:rPr>
        <w:t xml:space="preserve"> </w:t>
      </w:r>
      <w:r w:rsidRPr="0071269B">
        <w:rPr>
          <w:w w:val="90"/>
        </w:rPr>
        <w:t>best</w:t>
      </w:r>
      <w:r w:rsidRPr="0071269B">
        <w:rPr>
          <w:spacing w:val="-25"/>
          <w:w w:val="90"/>
        </w:rPr>
        <w:t xml:space="preserve"> </w:t>
      </w:r>
      <w:r w:rsidRPr="0071269B">
        <w:rPr>
          <w:w w:val="90"/>
        </w:rPr>
        <w:t>to</w:t>
      </w:r>
      <w:r w:rsidRPr="0071269B">
        <w:rPr>
          <w:spacing w:val="-34"/>
          <w:w w:val="90"/>
        </w:rPr>
        <w:t xml:space="preserve"> </w:t>
      </w:r>
      <w:r w:rsidRPr="0071269B">
        <w:rPr>
          <w:w w:val="90"/>
        </w:rPr>
        <w:t xml:space="preserve">stop </w:t>
      </w:r>
      <w:r w:rsidRPr="0071269B">
        <w:rPr>
          <w:w w:val="95"/>
        </w:rPr>
        <w:t>other</w:t>
      </w:r>
      <w:r w:rsidRPr="0071269B">
        <w:rPr>
          <w:spacing w:val="-63"/>
          <w:w w:val="95"/>
        </w:rPr>
        <w:t xml:space="preserve"> </w:t>
      </w:r>
      <w:r w:rsidRPr="0071269B">
        <w:rPr>
          <w:w w:val="95"/>
        </w:rPr>
        <w:t>people</w:t>
      </w:r>
      <w:r w:rsidRPr="0071269B">
        <w:rPr>
          <w:spacing w:val="-63"/>
          <w:w w:val="95"/>
        </w:rPr>
        <w:t xml:space="preserve"> </w:t>
      </w:r>
      <w:r w:rsidRPr="0071269B">
        <w:rPr>
          <w:w w:val="95"/>
        </w:rPr>
        <w:t>catching</w:t>
      </w:r>
      <w:r w:rsidRPr="0071269B">
        <w:rPr>
          <w:spacing w:val="-63"/>
          <w:w w:val="95"/>
        </w:rPr>
        <w:t xml:space="preserve"> </w:t>
      </w:r>
      <w:r w:rsidRPr="0071269B">
        <w:rPr>
          <w:w w:val="95"/>
        </w:rPr>
        <w:t>the</w:t>
      </w:r>
      <w:r w:rsidRPr="0071269B">
        <w:rPr>
          <w:spacing w:val="-68"/>
          <w:w w:val="95"/>
        </w:rPr>
        <w:t xml:space="preserve"> </w:t>
      </w:r>
      <w:r w:rsidRPr="0071269B">
        <w:rPr>
          <w:w w:val="95"/>
        </w:rPr>
        <w:t>virus.</w:t>
      </w:r>
    </w:p>
    <w:p w14:paraId="1AD75E8B" w14:textId="77777777" w:rsidR="004F4ED4" w:rsidRDefault="004F4ED4">
      <w:pPr>
        <w:spacing w:line="211" w:lineRule="auto"/>
        <w:jc w:val="both"/>
        <w:sectPr w:rsidR="004F4ED4">
          <w:pgSz w:w="11900" w:h="16850"/>
          <w:pgMar w:top="1340" w:right="1340" w:bottom="280" w:left="760" w:header="720" w:footer="720" w:gutter="0"/>
          <w:cols w:space="720"/>
        </w:sectPr>
      </w:pPr>
    </w:p>
    <w:p w14:paraId="5352B517" w14:textId="77777777" w:rsidR="004F4ED4" w:rsidRDefault="00E50AA7">
      <w:pPr>
        <w:pStyle w:val="BodyText"/>
        <w:ind w:left="4281"/>
        <w:rPr>
          <w:sz w:val="20"/>
        </w:rPr>
      </w:pPr>
      <w:r>
        <w:rPr>
          <w:noProof/>
          <w:sz w:val="20"/>
          <w:lang w:val="en-GB" w:eastAsia="en-GB"/>
        </w:rPr>
        <w:lastRenderedPageBreak/>
        <w:drawing>
          <wp:inline distT="0" distB="0" distL="0" distR="0" wp14:anchorId="0E28067A" wp14:editId="308D3A0F">
            <wp:extent cx="2381574" cy="239268"/>
            <wp:effectExtent l="0" t="0" r="0" b="0"/>
            <wp:docPr id="33" name="image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54.pn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1574" cy="239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A0ED8" w14:textId="77777777" w:rsidR="004F4ED4" w:rsidRDefault="004F4ED4">
      <w:pPr>
        <w:pStyle w:val="BodyText"/>
        <w:spacing w:before="8"/>
        <w:rPr>
          <w:sz w:val="24"/>
        </w:rPr>
      </w:pPr>
    </w:p>
    <w:p w14:paraId="621845FD" w14:textId="77777777" w:rsidR="004F4ED4" w:rsidRDefault="00E50AA7">
      <w:pPr>
        <w:spacing w:before="99"/>
        <w:ind w:right="368"/>
        <w:jc w:val="center"/>
        <w:rPr>
          <w:rFonts w:ascii="Symbol" w:hAnsi="Symbol"/>
          <w:sz w:val="32"/>
        </w:rPr>
      </w:pP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15740928" behindDoc="0" locked="0" layoutInCell="1" allowOverlap="1" wp14:anchorId="34F90CB8" wp14:editId="5169BC52">
                <wp:simplePos x="0" y="0"/>
                <wp:positionH relativeFrom="page">
                  <wp:posOffset>3658235</wp:posOffset>
                </wp:positionH>
                <wp:positionV relativeFrom="paragraph">
                  <wp:posOffset>81280</wp:posOffset>
                </wp:positionV>
                <wp:extent cx="3101975" cy="2955925"/>
                <wp:effectExtent l="0" t="0" r="0" b="0"/>
                <wp:wrapNone/>
                <wp:docPr id="138" name="Group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01975" cy="2955925"/>
                          <a:chOff x="5761" y="128"/>
                          <a:chExt cx="4885" cy="4655"/>
                        </a:xfrm>
                      </wpg:grpSpPr>
                      <pic:pic xmlns:pic="http://schemas.openxmlformats.org/drawingml/2006/picture">
                        <pic:nvPicPr>
                          <pic:cNvPr id="139" name="Picture 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127"/>
                            <a:ext cx="4570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0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509"/>
                            <a:ext cx="4885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1" name="Picture 1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888"/>
                            <a:ext cx="1168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2" name="Picture 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1299"/>
                            <a:ext cx="4685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3" name="Picture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1680"/>
                            <a:ext cx="847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4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2088"/>
                            <a:ext cx="4425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5" name="Picture 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2470"/>
                            <a:ext cx="4555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6" name="Picture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2850"/>
                            <a:ext cx="867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7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83" y="2850"/>
                            <a:ext cx="1131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8" name="Picture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72" y="2850"/>
                            <a:ext cx="2267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9" name="Picture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3231"/>
                            <a:ext cx="1129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0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3642"/>
                            <a:ext cx="4433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1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4021"/>
                            <a:ext cx="4040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2" name="Picture 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4402"/>
                            <a:ext cx="1126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61ADE4" id="Group 106" o:spid="_x0000_s1026" style="position:absolute;margin-left:288.05pt;margin-top:6.4pt;width:244.25pt;height:232.75pt;z-index:15740928;mso-position-horizontal-relative:page" coordorigin="5761,128" coordsize="4885,46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">
                <v:shape id="Picture 120" o:spid="_x0000_s1027" type="#_x0000_t75" style="position:absolute;left:5761;top:127;width:4570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NLNBjDAAAA3AAAAA8AAABkcnMvZG93bnJldi54bWxET91qwjAUvhf2DuEMvLPpJpOtM8ocKhWE&#10;MbcHOGtOm2JzUpuo3dsbQfDufHy/ZzrvbSNO1PnasYKnJAVBXDhdc6Xg92c1egXhA7LGxjEp+CcP&#10;89nDYIqZdmf+ptMuVCKGsM9QgQmhzaT0hSGLPnEtceRK11kMEXaV1B2eY7ht5HOaTqTFmmODwZY+&#10;DRX73dEq2JY+zw/7YOXX8vCXl4sXs15slBo+9h/vIAL14S6+uXMd54/f4PpMvEDOL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0s0GMMAAADcAAAADwAAAAAAAAAAAAAAAACf&#10;AgAAZHJzL2Rvd25yZXYueG1sUEsFBgAAAAAEAAQA9wAAAI8DAAAAAA==&#10;">
                  <v:imagedata r:id="rId111" o:title=""/>
                </v:shape>
                <v:shape id="Picture 119" o:spid="_x0000_s1028" type="#_x0000_t75" style="position:absolute;left:5761;top:509;width:4885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iTHbFAAAA3AAAAA8AAABkcnMvZG93bnJldi54bWxEj09rwkAQxe+C32EZoTfdqK1IdBWRSlvo&#10;xT/gdcyOSTA7G7PbmH77zqHgbYb35r3fLNedq1RLTSg9GxiPElDEmbcl5wZOx91wDipEZIuVZzLw&#10;SwHWq35vian1D95Te4i5khAOKRooYqxTrUNWkMMw8jWxaFffOIyyNrm2DT4k3FV6kiQz7bBkaSiw&#10;pm1B2e3w4wy8V+X0vB3X05me4Nf32/28u7QfxrwMus0CVKQuPs3/159W8F8FX56RCfTq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FYkx2xQAAANwAAAAPAAAAAAAAAAAAAAAA&#10;AJ8CAABkcnMvZG93bnJldi54bWxQSwUGAAAAAAQABAD3AAAAkQMAAAAA&#10;">
                  <v:imagedata r:id="rId112" o:title=""/>
                </v:shape>
                <v:shape id="Picture 118" o:spid="_x0000_s1029" type="#_x0000_t75" style="position:absolute;left:5761;top:888;width:1168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j4k6+AAAA3AAAAA8AAABkcnMvZG93bnJldi54bWxET82KwjAQvgu+QxhhL7KmiixSjSIVwZvo&#10;7gMMzdgWm0lJ0hrf3iwI3ubj+53NLppWDOR8Y1nBfJaBIC6tbrhS8Pd7/F6B8AFZY2uZFDzJw247&#10;Hm0w1/bBFxquoRIphH2OCuoQulxKX9Zk0M9sR5y4m3UGQ4KuktrhI4WbVi6y7EcabDg11NhRUVN5&#10;v/ZGgXZFcVj1w2IaWfbR2TPy8azU1yTu1yACxfARv90nneYv5/D/TLpAbl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Nnj4k6+AAAA3AAAAA8AAAAAAAAAAAAAAAAAnwIAAGRy&#10;cy9kb3ducmV2LnhtbFBLBQYAAAAABAAEAPcAAACKAwAAAAA=&#10;">
                  <v:imagedata r:id="rId113" o:title=""/>
                </v:shape>
                <v:shape id="Picture 117" o:spid="_x0000_s1030" type="#_x0000_t75" style="position:absolute;left:5761;top:1299;width:4685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gndPjEAAAA3AAAAA8AAABkcnMvZG93bnJldi54bWxET0trwkAQvgv9D8sUems2TaXV1FVKqygi&#10;FR8Xb0N2TEKzs2F31fjv3ULB23x8zxlNOtOIMzlfW1bwkqQgiAuray4V7Hez5wEIH5A1NpZJwZU8&#10;TMYPvRHm2l54Q+dtKEUMYZ+jgiqENpfSFxUZ9IltiSN3tM5giNCVUju8xHDTyCxN36TBmmNDhS19&#10;VVT8bk9GQfp9at1q6V6Hw+Iw/8lwuj6+T5V6euw+P0AE6sJd/O9e6Di/n8HfM/ECOb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gndPjEAAAA3AAAAA8AAAAAAAAAAAAAAAAA&#10;nwIAAGRycy9kb3ducmV2LnhtbFBLBQYAAAAABAAEAPcAAACQAwAAAAA=&#10;">
                  <v:imagedata r:id="rId114" o:title=""/>
                </v:shape>
                <v:shape id="Picture 116" o:spid="_x0000_s1031" type="#_x0000_t75" style="position:absolute;left:5761;top:1680;width:847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DZnzEAAAA3AAAAA8AAABkcnMvZG93bnJldi54bWxET81qwkAQvhd8h2UKvRTd2IqYNBvRQKte&#10;Apo+wJAdk9DsbMhuY/r23ULB23x8v5NuJ9OJkQbXWlawXEQgiCurW64VfJbv8w0I55E1dpZJwQ85&#10;2GazhxQTbW98pvHiaxFC2CWooPG+T6R0VUMG3cL2xIG72sGgD3CopR7wFsJNJ1+iaC0NthwaGuwp&#10;b6j6unwbBetNHOen5zKq6vywjz8OY1kUV6WeHqfdGwhPk7+L/91HHeavXuHvmXCBzH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bDZnzEAAAA3AAAAA8AAAAAAAAAAAAAAAAA&#10;nwIAAGRycy9kb3ducmV2LnhtbFBLBQYAAAAABAAEAPcAAACQAwAAAAA=&#10;">
                  <v:imagedata r:id="rId115" o:title=""/>
                </v:shape>
                <v:shape id="Picture 115" o:spid="_x0000_s1032" type="#_x0000_t75" style="position:absolute;left:5761;top:2088;width:4425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FgEZXDAAAA3AAAAA8AAABkcnMvZG93bnJldi54bWxET01rwkAQvRf6H5YpeCm60YaiqasUUShe&#10;1FTE45Adk7TZ2SW7avz3rlDobR7vc6bzzjTiQq2vLSsYDhIQxIXVNZcK9t+r/hiED8gaG8uk4EYe&#10;5rPnpylm2l55R5c8lCKGsM9QQRWCy6T0RUUG/cA64sidbGswRNiWUrd4jeGmkaMkeZcGa44NFTpa&#10;VFT85mejwG2P66VPRwfK3Wnzpl8nmx+tleq9dJ8fIAJ14V/85/7ScX6awuOZeIGc3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WARlcMAAADcAAAADwAAAAAAAAAAAAAAAACf&#10;AgAAZHJzL2Rvd25yZXYueG1sUEsFBgAAAAAEAAQA9wAAAI8DAAAAAA==&#10;">
                  <v:imagedata r:id="rId116" o:title=""/>
                </v:shape>
                <v:shape id="Picture 114" o:spid="_x0000_s1033" type="#_x0000_t75" style="position:absolute;left:5761;top:2470;width:4555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1EQxbEAAAA3AAAAA8AAABkcnMvZG93bnJldi54bWxET01rAjEQvQv+hzCFXkrNWlTK1igiCoJF&#10;UHvocbqZbhY3kyWJ6+qvN4WCt3m8z5nOO1uLlnyoHCsYDjIQxIXTFZcKvo7r13cQISJrrB2TgisF&#10;mM/6vSnm2l14T+0hliKFcMhRgYmxyaUMhSGLYeAa4sT9Om8xJuhLqT1eUrit5VuWTaTFilODwYaW&#10;horT4WwVLFdb077sFrdbfVr5n9E2XL/lp1LPT93iA0SkLj7E/+6NTvNHY/h7Jl0gZ3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1EQxbEAAAA3AAAAA8AAAAAAAAAAAAAAAAA&#10;nwIAAGRycy9kb3ducmV2LnhtbFBLBQYAAAAABAAEAPcAAACQAwAAAAA=&#10;">
                  <v:imagedata r:id="rId117" o:title=""/>
                </v:shape>
                <v:shape id="Picture 113" o:spid="_x0000_s1034" type="#_x0000_t75" style="position:absolute;left:5761;top:2850;width:867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h7SzXCAAAA3AAAAA8AAABkcnMvZG93bnJldi54bWxETz1rwzAQ3QP9D+IK2WK5JSTBtRxCS0jo&#10;Vjsduh3W2TK1TsZSHPffV4VCtnu8z8v3s+3FRKPvHCt4SlIQxLXTHbcKLtVxtQPhA7LG3jEp+CEP&#10;++JhkWOm3Y0/aCpDK2II+wwVmBCGTEpfG7LoEzcQR65xo8UQ4dhKPeIthttePqfpRlrsODYYHOjV&#10;UP1dXq2C86DfbVPSadp2B6K1eWs/vyqllo/z4QVEoDncxf/us47z1xv4eyZeIIt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Ie0s1wgAAANwAAAAPAAAAAAAAAAAAAAAAAJ8C&#10;AABkcnMvZG93bnJldi54bWxQSwUGAAAAAAQABAD3AAAAjgMAAAAA&#10;">
                  <v:imagedata r:id="rId118" o:title=""/>
                </v:shape>
                <v:shape id="Picture 112" o:spid="_x0000_s1035" type="#_x0000_t75" style="position:absolute;left:6483;top:2850;width:1131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PlCsbDAAAA3AAAAA8AAABkcnMvZG93bnJldi54bWxET01rwkAQvQv9D8sUvOnGIq1EVxGhre1F&#10;jUqv0+yYBLOzYXfV5N93hYK3ebzPmS1aU4srOV9ZVjAaJiCIc6srLhQc9u+DCQgfkDXWlklBRx4W&#10;86feDFNtb7yjaxYKEUPYp6igDKFJpfR5SQb90DbEkTtZZzBE6AqpHd5iuKnlS5K8SoMVx4YSG1qV&#10;lJ+zi1Hwc/7gX999Vt3xy22+t6f1apKNleo/t8spiEBteIj/3Wsd54/f4P5MvEDO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+UKxsMAAADcAAAADwAAAAAAAAAAAAAAAACf&#10;AgAAZHJzL2Rvd25yZXYueG1sUEsFBgAAAAAEAAQA9wAAAI8DAAAAAA==&#10;">
                  <v:imagedata r:id="rId119" o:title=""/>
                </v:shape>
                <v:shape id="Picture 111" o:spid="_x0000_s1036" type="#_x0000_t75" style="position:absolute;left:7472;top:2850;width:2267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b17sDFAAAA3AAAAA8AAABkcnMvZG93bnJldi54bWxEj09vwjAMxe+T+A6RJ+02Uv4MoY6AEAKN&#10;C4cBgqvVeG21xqmSULp9enyYtJut9/zez4tV7xrVUYi1ZwOjYQaKuPC25tLA+bR7nYOKCdli45kM&#10;/FCE1XLwtMDc+jt/UndMpZIQjjkaqFJqc61jUZHDOPQtsWhfPjhMsoZS24B3CXeNHmfZTDusWRoq&#10;bGlTUfF9vDkDH1vfHX4n58MI41u4lPV1eumuxrw89+t3UIn69G/+u95bwZ8KrTwjE+jl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G9e7AxQAAANwAAAAPAAAAAAAAAAAAAAAA&#10;AJ8CAABkcnMvZG93bnJldi54bWxQSwUGAAAAAAQABAD3AAAAkQMAAAAA&#10;">
                  <v:imagedata r:id="rId120" o:title=""/>
                </v:shape>
                <v:shape id="Picture 110" o:spid="_x0000_s1037" type="#_x0000_t75" style="position:absolute;left:5761;top:3231;width:1129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8AQTFAAAA3AAAAA8AAABkcnMvZG93bnJldi54bWxET01rwkAQvQv9D8sUvEjd1Gqp0VWK1CLk&#10;UGoLXofsmASzs2F3TaK/3i0Ivc3jfc5y3ZtatOR8ZVnB8zgBQZxbXXGh4Pdn+/QGwgdkjbVlUnAh&#10;D+vVw2CJqbYdf1O7D4WIIexTVFCG0KRS+rwkg35sG+LIHa0zGCJ0hdQOuxhuajlJkldpsOLYUGJD&#10;m5Ly0/5sFOTtPEs27mt2zV52s4/tYdRln2elho/9+wJEoD78i+/unY7zp3P4eyZeIFc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oPAEExQAAANwAAAAPAAAAAAAAAAAAAAAA&#10;AJ8CAABkcnMvZG93bnJldi54bWxQSwUGAAAAAAQABAD3AAAAkQMAAAAA&#10;">
                  <v:imagedata r:id="rId121" o:title=""/>
                </v:shape>
                <v:shape id="Picture 109" o:spid="_x0000_s1038" type="#_x0000_t75" style="position:absolute;left:5761;top:3642;width:4433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HVg2zGAAAA3AAAAA8AAABkcnMvZG93bnJldi54bWxEj91qwkAQhe8LfYdlCr0R3VRQYnQVCQhe&#10;CCXaB5hmJz82Oxuyq6Zv71wUejfDOXPON5vd6Dp1pyG0ng18zBJQxKW3LdcGvi6HaQoqRGSLnWcy&#10;8EsBdtvXlw1m1j+4oPs51kpCOGRooImxz7QOZUMOw8z3xKJVfnAYZR1qbQd8SLjr9DxJltphy9LQ&#10;YE95Q+XP+eYMTBb55HNfVYe8/j5dx2JZrNJjYcz727hfg4o0xn/z3/XRCv5C8OUZmUBvn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dWDbMYAAADcAAAADwAAAAAAAAAAAAAA&#10;AACfAgAAZHJzL2Rvd25yZXYueG1sUEsFBgAAAAAEAAQA9wAAAJIDAAAAAA==&#10;">
                  <v:imagedata r:id="rId122" o:title=""/>
                </v:shape>
                <v:shape id="Picture 108" o:spid="_x0000_s1039" type="#_x0000_t75" style="position:absolute;left:5761;top:4021;width:4040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0Lk3TGAAAA3AAAAA8AAABkcnMvZG93bnJldi54bWxEj0FrwkAQhe9C/8Myhd7qJq1WidlIayl4&#10;EdSK4G3ITpNts7Mhu2r8965Q8DbDe++bN/m8t404UeeNYwXpMAFBXDptuFKw+/56noLwAVlj45gU&#10;XMjDvHgY5Jhpd+YNnbahEhHCPkMFdQhtJqUva7Loh64ljtqP6yyGuHaV1B2eI9w28iVJ3qRFw/FC&#10;jS0tair/tkcbKYvy05qV2b9+jNLJ0f2adThclHp67N9nIAL14W7+Ty91rD9O4fZMnEAW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QuTdMYAAADcAAAADwAAAAAAAAAAAAAA&#10;AACfAgAAZHJzL2Rvd25yZXYueG1sUEsFBgAAAAAEAAQA9wAAAJIDAAAAAA==&#10;">
                  <v:imagedata r:id="rId123" o:title=""/>
                </v:shape>
                <v:shape id="Picture 107" o:spid="_x0000_s1040" type="#_x0000_t75" style="position:absolute;left:5761;top:4402;width:1126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YkdTrCAAAA3AAAAA8AAABkcnMvZG93bnJldi54bWxET01rwkAQvRf8D8sIvdWNQlVSVylCoVhq&#10;UXPoccjOJqGZ2ZBdNf33XUHobR7vc1abgVt1oT40XgxMJxkoktLbRioDxentaQkqRBSLrRcy8EsB&#10;NuvRwwpz669yoMsxViqFSMjRQB1jl2sdypoYw8R3JIlzvmeMCfaVtj1eUzi3epZlc83YSGqosaNt&#10;TeXP8cwG9sF+fxbF7st1jjl8LJxesDPmcTy8voCKNMR/8d39btP85xncnkkX6PU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WJHU6wgAAANwAAAAPAAAAAAAAAAAAAAAAAJ8C&#10;AABkcnMvZG93bnJldi54bWxQSwUGAAAAAAQABAD3AAAAjgMAAAAA&#10;">
                  <v:imagedata r:id="rId124" o:title=""/>
                </v:shape>
                <w10:wrap anchorx="page"/>
              </v:group>
            </w:pict>
          </mc:Fallback>
        </mc:AlternateContent>
      </w:r>
      <w:r>
        <w:rPr>
          <w:noProof/>
          <w:lang w:val="en-GB" w:eastAsia="en-GB"/>
        </w:rPr>
        <w:drawing>
          <wp:anchor distT="0" distB="0" distL="0" distR="0" simplePos="0" relativeHeight="15744000" behindDoc="0" locked="0" layoutInCell="1" allowOverlap="1" wp14:anchorId="606A6895" wp14:editId="6D3B1150">
            <wp:simplePos x="0" y="0"/>
            <wp:positionH relativeFrom="page">
              <wp:posOffset>963091</wp:posOffset>
            </wp:positionH>
            <wp:positionV relativeFrom="paragraph">
              <wp:posOffset>-298329</wp:posOffset>
            </wp:positionV>
            <wp:extent cx="1307096" cy="1522552"/>
            <wp:effectExtent l="0" t="0" r="0" b="0"/>
            <wp:wrapNone/>
            <wp:docPr id="35" name="image69.png" descr="Blow nose tissu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69.png"/>
                    <pic:cNvPicPr/>
                  </pic:nvPicPr>
                  <pic:blipFill>
                    <a:blip r:embed="rId1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7096" cy="15225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ymbol" w:hAnsi="Symbol"/>
          <w:w w:val="99"/>
          <w:sz w:val="32"/>
        </w:rPr>
        <w:t></w:t>
      </w:r>
    </w:p>
    <w:p w14:paraId="5841ECBA" w14:textId="77777777" w:rsidR="004F4ED4" w:rsidRDefault="004F4ED4">
      <w:pPr>
        <w:pStyle w:val="BodyText"/>
        <w:rPr>
          <w:rFonts w:ascii="Symbol" w:hAnsi="Symbol"/>
        </w:rPr>
      </w:pPr>
    </w:p>
    <w:p w14:paraId="74237209" w14:textId="77777777" w:rsidR="004F4ED4" w:rsidRDefault="00E50AA7">
      <w:pPr>
        <w:spacing w:before="314"/>
        <w:ind w:right="368"/>
        <w:jc w:val="center"/>
        <w:rPr>
          <w:rFonts w:ascii="Symbol" w:hAnsi="Symbol"/>
          <w:sz w:val="32"/>
        </w:rPr>
      </w:pPr>
      <w:r>
        <w:rPr>
          <w:rFonts w:ascii="Symbol" w:hAnsi="Symbol"/>
          <w:w w:val="99"/>
          <w:sz w:val="32"/>
        </w:rPr>
        <w:t></w:t>
      </w:r>
    </w:p>
    <w:p w14:paraId="0EDAB4A4" w14:textId="77777777" w:rsidR="004F4ED4" w:rsidRDefault="004F4ED4">
      <w:pPr>
        <w:pStyle w:val="BodyText"/>
        <w:spacing w:before="5"/>
        <w:rPr>
          <w:rFonts w:ascii="Symbol" w:hAnsi="Symbol"/>
          <w:sz w:val="32"/>
        </w:rPr>
      </w:pPr>
    </w:p>
    <w:p w14:paraId="7750A44F" w14:textId="77777777" w:rsidR="004F4ED4" w:rsidRDefault="00E50AA7">
      <w:pPr>
        <w:ind w:right="368"/>
        <w:jc w:val="center"/>
        <w:rPr>
          <w:rFonts w:ascii="Symbol" w:hAnsi="Symbol"/>
          <w:sz w:val="32"/>
        </w:rPr>
      </w:pPr>
      <w:r>
        <w:rPr>
          <w:noProof/>
          <w:lang w:val="en-GB" w:eastAsia="en-GB"/>
        </w:rPr>
        <w:drawing>
          <wp:anchor distT="0" distB="0" distL="0" distR="0" simplePos="0" relativeHeight="15745536" behindDoc="0" locked="0" layoutInCell="1" allowOverlap="1" wp14:anchorId="0E142D91" wp14:editId="3724BEC3">
            <wp:simplePos x="0" y="0"/>
            <wp:positionH relativeFrom="page">
              <wp:posOffset>941861</wp:posOffset>
            </wp:positionH>
            <wp:positionV relativeFrom="paragraph">
              <wp:posOffset>175140</wp:posOffset>
            </wp:positionV>
            <wp:extent cx="1336468" cy="1313584"/>
            <wp:effectExtent l="0" t="0" r="0" b="0"/>
            <wp:wrapNone/>
            <wp:docPr id="37" name="image70.png" descr="Bin Tissu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70.png"/>
                    <pic:cNvPicPr/>
                  </pic:nvPicPr>
                  <pic:blipFill>
                    <a:blip r:embed="rId1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6468" cy="13135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ymbol" w:hAnsi="Symbol"/>
          <w:w w:val="99"/>
          <w:sz w:val="32"/>
        </w:rPr>
        <w:t></w:t>
      </w:r>
    </w:p>
    <w:p w14:paraId="6BBC5565" w14:textId="77777777" w:rsidR="004F4ED4" w:rsidRDefault="004F4ED4">
      <w:pPr>
        <w:pStyle w:val="BodyText"/>
        <w:rPr>
          <w:rFonts w:ascii="Symbol" w:hAnsi="Symbol"/>
        </w:rPr>
      </w:pPr>
    </w:p>
    <w:p w14:paraId="3324F6B5" w14:textId="77777777" w:rsidR="004F4ED4" w:rsidRDefault="004F4ED4">
      <w:pPr>
        <w:pStyle w:val="BodyText"/>
        <w:spacing w:before="10"/>
        <w:rPr>
          <w:rFonts w:ascii="Symbol" w:hAnsi="Symbol"/>
          <w:sz w:val="56"/>
        </w:rPr>
      </w:pPr>
    </w:p>
    <w:p w14:paraId="2C1950B3" w14:textId="77777777" w:rsidR="004F4ED4" w:rsidRDefault="00E50AA7">
      <w:pPr>
        <w:ind w:right="368"/>
        <w:jc w:val="center"/>
        <w:rPr>
          <w:rFonts w:ascii="Symbol" w:hAnsi="Symbol"/>
          <w:sz w:val="32"/>
        </w:rPr>
      </w:pP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15741440" behindDoc="0" locked="0" layoutInCell="1" allowOverlap="1" wp14:anchorId="17B70354" wp14:editId="630761BD">
                <wp:simplePos x="0" y="0"/>
                <wp:positionH relativeFrom="page">
                  <wp:posOffset>3201035</wp:posOffset>
                </wp:positionH>
                <wp:positionV relativeFrom="paragraph">
                  <wp:posOffset>984885</wp:posOffset>
                </wp:positionV>
                <wp:extent cx="3259455" cy="483870"/>
                <wp:effectExtent l="0" t="0" r="0" b="0"/>
                <wp:wrapNone/>
                <wp:docPr id="133" name="Group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9455" cy="483870"/>
                          <a:chOff x="5041" y="1551"/>
                          <a:chExt cx="5133" cy="762"/>
                        </a:xfrm>
                      </wpg:grpSpPr>
                      <pic:pic xmlns:pic="http://schemas.openxmlformats.org/drawingml/2006/picture">
                        <pic:nvPicPr>
                          <pic:cNvPr id="134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1550"/>
                            <a:ext cx="5133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5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1932"/>
                            <a:ext cx="495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6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8" y="1932"/>
                            <a:ext cx="3679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7" name="Picture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19" y="1932"/>
                            <a:ext cx="159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79C855" id="Group 101" o:spid="_x0000_s1026" style="position:absolute;margin-left:252.05pt;margin-top:77.55pt;width:256.65pt;height:38.1pt;z-index:15741440;mso-position-horizontal-relative:page" coordorigin="5041,1551" coordsize="5133,7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">
                <v:shape id="Picture 105" o:spid="_x0000_s1027" type="#_x0000_t75" style="position:absolute;left:5041;top:1550;width:5133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rFS3bFAAAA3AAAAA8AAABkcnMvZG93bnJldi54bWxET01PAjEQvZv4H5ox8SZdwCguFKIGATnh&#10;aki4TbbDdmE7XbYVln9vSUy4zcv7nNGktZU4UuNLxwq6nQQEce50yYWCn++PhwEIH5A1Vo5JwZk8&#10;TMa3NyNMtTvxFx2zUIgYwj5FBSaEOpXS54Ys+o6riSO3dY3FEGFTSN3gKYbbSvaS5ElaLDk2GKzp&#10;3VC+z36tgvVsdjbTxeplk/Hb5/LQmz9vd32l7u/a1yGIQG24iv/dCx3n9x/h8ky8QI7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6xUt2xQAAANwAAAAPAAAAAAAAAAAAAAAA&#10;AJ8CAABkcnMvZG93bnJldi54bWxQSwUGAAAAAAQABAD3AAAAkQMAAAAA&#10;">
                  <v:imagedata r:id="rId130" o:title=""/>
                </v:shape>
                <v:shape id="Picture 104" o:spid="_x0000_s1028" type="#_x0000_t75" style="position:absolute;left:5041;top:1932;width:495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3K8SjEAAAA3AAAAA8AAABkcnMvZG93bnJldi54bWxEj0FrwkAQhe9C/8MyBW+60WorqatIoSp4&#10;0bTgdchOs8HsbMhuTfTXu4LgbYb3vjdv5svOVuJMjS8dKxgNExDEudMlFwp+f74HMxA+IGusHJOC&#10;C3lYLl56c0y1a/lA5ywUIoawT1GBCaFOpfS5IYt+6GriqP25xmKIa1NI3WAbw20lx0nyLi2WHC8Y&#10;rOnLUH7K/q2Ca0S23ptrl9eTdr3/2Ox2xVGp/mu3+gQRqAtP84Pe6lj/bQr3Z+IEcnE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3K8SjEAAAA3AAAAA8AAAAAAAAAAAAAAAAA&#10;nwIAAGRycy9kb3ducmV2LnhtbFBLBQYAAAAABAAEAPcAAACQAwAAAAA=&#10;">
                  <v:imagedata r:id="rId131" o:title=""/>
                </v:shape>
                <v:shape id="Picture 103" o:spid="_x0000_s1029" type="#_x0000_t75" style="position:absolute;left:5288;top:1932;width:3679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XvLTHDAAAA3AAAAA8AAABkcnMvZG93bnJldi54bWxET01rwkAQvRf8D8sI3urGChJSVykF22r1&#10;YKz3MTtNUrOzYXc18d+7hUJv83ifM1/2phFXcr62rGAyTkAQF1bXXCr4OqweUxA+IGtsLJOCG3lY&#10;LgYPc8y07XhP1zyUIoawz1BBFUKbSemLigz6sW2JI/dtncEQoSuldtjFcNPIpySZSYM1x4YKW3qt&#10;qDjnF6OgXJ+S9M28Hzv387mZoN3Wu12q1GjYvzyDCNSHf/Gf+0PH+dMZ/D4TL5CLO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e8tMcMAAADcAAAADwAAAAAAAAAAAAAAAACf&#10;AgAAZHJzL2Rvd25yZXYueG1sUEsFBgAAAAAEAAQA9wAAAI8DAAAAAA==&#10;">
                  <v:imagedata r:id="rId132" o:title=""/>
                </v:shape>
                <v:shape id="Picture 102" o:spid="_x0000_s1030" type="#_x0000_t75" style="position:absolute;left:8819;top:1932;width:159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b27L/EAAAA3AAAAA8AAABkcnMvZG93bnJldi54bWxET01rwkAQvRf6H5YpeKubRjAluoZSFASt&#10;GFukxyE7TUKzsyG7mthf7wpCb/N4nzPPBtOIM3WutqzgZRyBIC6srrlU8PW5en4F4TyyxsYyKbiQ&#10;g2zx+DDHVNueczoffClCCLsUFVTet6mUrqjIoBvbljhwP7Yz6APsSqk77EO4aWQcRVNpsObQUGFL&#10;7xUVv4eTUfAX77FffuTHPHGnyTfvknxrNkqNnoa3GQhPg/8X391rHeZPErg9Ey6Qiy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b27L/EAAAA3AAAAA8AAAAAAAAAAAAAAAAA&#10;nwIAAGRycy9kb3ducmV2LnhtbFBLBQYAAAAABAAEAPcAAACQAwAAAAA=&#10;">
                  <v:imagedata r:id="rId55" o:title=""/>
                </v:shape>
                <w10:wrap anchorx="page"/>
              </v:group>
            </w:pict>
          </mc:Fallback>
        </mc:AlternateContent>
      </w: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15741952" behindDoc="0" locked="0" layoutInCell="1" allowOverlap="1" wp14:anchorId="2D3D80A7" wp14:editId="2B7D5D36">
                <wp:simplePos x="0" y="0"/>
                <wp:positionH relativeFrom="page">
                  <wp:posOffset>3201035</wp:posOffset>
                </wp:positionH>
                <wp:positionV relativeFrom="paragraph">
                  <wp:posOffset>1710055</wp:posOffset>
                </wp:positionV>
                <wp:extent cx="3187065" cy="723900"/>
                <wp:effectExtent l="0" t="0" r="0" b="0"/>
                <wp:wrapNone/>
                <wp:docPr id="127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87065" cy="723900"/>
                          <a:chOff x="5041" y="2693"/>
                          <a:chExt cx="5019" cy="1140"/>
                        </a:xfrm>
                      </wpg:grpSpPr>
                      <pic:pic xmlns:pic="http://schemas.openxmlformats.org/drawingml/2006/picture">
                        <pic:nvPicPr>
                          <pic:cNvPr id="128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2693"/>
                            <a:ext cx="3446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9" name="Picture 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4" y="2693"/>
                            <a:ext cx="905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0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3074"/>
                            <a:ext cx="5019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1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3454"/>
                            <a:ext cx="2415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2" name="Picture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04" y="3454"/>
                            <a:ext cx="238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158A2F" id="Group 95" o:spid="_x0000_s1026" style="position:absolute;margin-left:252.05pt;margin-top:134.65pt;width:250.95pt;height:57pt;z-index:15741952;mso-position-horizontal-relative:page" coordorigin="5041,2693" coordsize="5019,11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">
                <v:shape id="Picture 100" o:spid="_x0000_s1027" type="#_x0000_t75" style="position:absolute;left:5041;top:2693;width:3446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cYEy7FAAAA3AAAAA8AAABkcnMvZG93bnJldi54bWxEj0FrwkAQhe8F/8Mygre6MQcp0VWagiCK&#10;B61gexuyYxLMzobsmqT/vnMo9DbDe/PeN+vt6BrVUxdqzwYW8wQUceFtzaWB6+fu9Q1UiMgWG89k&#10;4IcCbDeTlzVm1g98pv4SSyUhHDI0UMXYZlqHoiKHYe5bYtHuvnMYZe1KbTscJNw1Ok2SpXZYszRU&#10;2NJHRcXj8nQG6Huo88f92J5u+Zge+lP+VeizMbPp+L4CFWmM/+a/670V/FRo5RmZQG9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XGBMuxQAAANwAAAAPAAAAAAAAAAAAAAAA&#10;AJ8CAABkcnMvZG93bnJldi54bWxQSwUGAAAAAAQABAD3AAAAkQMAAAAA&#10;">
                  <v:imagedata r:id="rId138" o:title=""/>
                </v:shape>
                <v:shape id="Picture 99" o:spid="_x0000_s1028" type="#_x0000_t75" style="position:absolute;left:8404;top:2693;width:905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gNfXDAAAA3AAAAA8AAABkcnMvZG93bnJldi54bWxET0trwkAQvgv9D8sUvOmuOUhNXUORFsSD&#10;UKtIb0N2mqTNzobs5uG/dwWht/n4nrPORluLnlpfOdawmCsQxLkzFRcaTl8fsxcQPiAbrB2Thit5&#10;yDZPkzWmxg38Sf0xFCKGsE9RQxlCk0rp85Is+rlriCP341qLIcK2kKbFIYbbWiZKLaXFimNDiQ1t&#10;S8r/jp3VMISVOb+fT12XqN+LcvtD/q0OWk+fx7dXEIHG8C9+uHcmzk9WcH8mXiA3N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qA19cMAAADcAAAADwAAAAAAAAAAAAAAAACf&#10;AgAAZHJzL2Rvd25yZXYueG1sUEsFBgAAAAAEAAQA9wAAAI8DAAAAAA==&#10;">
                  <v:imagedata r:id="rId139" o:title=""/>
                </v:shape>
                <v:shape id="Picture 98" o:spid="_x0000_s1029" type="#_x0000_t75" style="position:absolute;left:5041;top:3074;width:5019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rSmezEAAAA3AAAAA8AAABkcnMvZG93bnJldi54bWxEj0FrwzAMhe+D/QejQW+r3a6MkdUtbaGw&#10;9jBYNnbWYi0Ji+Vgu03676tDYTeJ9/Tep+V69J06U0xtYAuzqQFFXAXXcm3h63P/+AIqZWSHXWCy&#10;cKEE69X93RILFwb+oHOZayUhnAq00OTcF1qnqiGPaRp6YtF+Q/SYZY21dhEHCfednhvzrD22LA0N&#10;9rRrqPorT95C/D4szLA1PMb5u25TvOjjT2nt5GHcvILKNOZ/8+36zQn+k+DLMzKBXl0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rSmezEAAAA3AAAAA8AAAAAAAAAAAAAAAAA&#10;nwIAAGRycy9kb3ducmV2LnhtbFBLBQYAAAAABAAEAPcAAACQAwAAAAA=&#10;">
                  <v:imagedata r:id="rId140" o:title=""/>
                </v:shape>
                <v:shape id="Picture 97" o:spid="_x0000_s1030" type="#_x0000_t75" style="position:absolute;left:5041;top:3454;width:2415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XNuD6/AAAA3AAAAA8AAABkcnMvZG93bnJldi54bWxET01rwkAQvRf8D8sI3upGpVKjq5SCYI+N&#10;PXgcsmMSzMzG3VXjv3cLgrd5vM9ZbXpu1ZV8aJwYmIwzUCSls41UBv722/dPUCGiWGydkIE7Bdis&#10;B28rzK27yS9di1ipFCIhRwN1jF2udShrYgxj15Ek7ug8Y0zQV9p6vKVwbvU0y+aasZHUUGNH3zWV&#10;p+LCBsL+eDhz4PlOfj58WxSRD9OFMaNh/7UEFamPL/HTvbNp/mwC/8+kC/T6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lzbg+vwAAANwAAAAPAAAAAAAAAAAAAAAAAJ8CAABk&#10;cnMvZG93bnJldi54bWxQSwUGAAAAAAQABAD3AAAAiwMAAAAA&#10;">
                  <v:imagedata r:id="rId141" o:title=""/>
                </v:shape>
                <v:shape id="Picture 96" o:spid="_x0000_s1031" type="#_x0000_t75" style="position:absolute;left:7304;top:3454;width:238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etviDFAAAA3AAAAA8AAABkcnMvZG93bnJldi54bWxET0trAjEQvhf6H8IUehHNarHIapRSqfVS&#10;rQ9Qb8Nm3Cy7mSybVNd/3xSE3ubje85k1tpKXKjxhWMF/V4CgjhzuuBcwX730R2B8AFZY+WYFNzI&#10;w2z6+DDBVLsrb+iyDbmIIexTVGBCqFMpfWbIou+5mjhyZ9dYDBE2udQNXmO4reQgSV6lxYJjg8Ga&#10;3g1l5fbHKlh1zEKebLn57Bz8fLj4Oq7L76NSz0/t2xhEoDb8i+/upY7zXwbw90y8QE5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rb4gxQAAANwAAAAPAAAAAAAAAAAAAAAA&#10;AJ8CAABkcnMvZG93bnJldi54bWxQSwUGAAAAAAQABAD3AAAAkQMAAAAA&#10;">
                  <v:imagedata r:id="rId142" o:title=""/>
                </v:shape>
                <w10:wrap anchorx="page"/>
              </v:group>
            </w:pict>
          </mc:Fallback>
        </mc:AlternateContent>
      </w:r>
      <w:r>
        <w:rPr>
          <w:noProof/>
          <w:lang w:val="en-GB" w:eastAsia="en-GB"/>
        </w:rPr>
        <w:drawing>
          <wp:anchor distT="0" distB="0" distL="0" distR="0" simplePos="0" relativeHeight="15744512" behindDoc="0" locked="0" layoutInCell="1" allowOverlap="1" wp14:anchorId="036DB298" wp14:editId="226919C2">
            <wp:simplePos x="0" y="0"/>
            <wp:positionH relativeFrom="page">
              <wp:posOffset>780795</wp:posOffset>
            </wp:positionH>
            <wp:positionV relativeFrom="paragraph">
              <wp:posOffset>1056848</wp:posOffset>
            </wp:positionV>
            <wp:extent cx="1714746" cy="1582483"/>
            <wp:effectExtent l="0" t="0" r="0" b="0"/>
            <wp:wrapNone/>
            <wp:docPr id="39" name="image79.png" descr="Wash Hands Soap Wa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79.png"/>
                    <pic:cNvPicPr/>
                  </pic:nvPicPr>
                  <pic:blipFill>
                    <a:blip r:embed="rId1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4746" cy="15824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ymbol" w:hAnsi="Symbol"/>
          <w:w w:val="99"/>
          <w:sz w:val="32"/>
        </w:rPr>
        <w:t></w:t>
      </w:r>
    </w:p>
    <w:p w14:paraId="6239BFC9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5C7F7D46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21F5DEEB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707593D7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69B5A154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77FB0807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746FDFB0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02E5598E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33A93E61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7ECAE601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48E6B23E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5550D45B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18EF8D1D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39055426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1C79FBA4" w14:textId="1D131916" w:rsidR="004F4ED4" w:rsidRDefault="004F4ED4">
      <w:pPr>
        <w:pStyle w:val="BodyText"/>
        <w:rPr>
          <w:rFonts w:ascii="Symbol" w:hAnsi="Symbol"/>
          <w:sz w:val="29"/>
        </w:rPr>
      </w:pPr>
    </w:p>
    <w:p w14:paraId="0EB78126" w14:textId="77777777" w:rsidR="004F4ED4" w:rsidRDefault="004F4ED4">
      <w:pPr>
        <w:pStyle w:val="BodyText"/>
        <w:rPr>
          <w:rFonts w:ascii="Symbol" w:hAnsi="Symbol"/>
        </w:rPr>
      </w:pPr>
    </w:p>
    <w:p w14:paraId="30E2359E" w14:textId="77777777" w:rsidR="004F4ED4" w:rsidRDefault="004F4ED4">
      <w:pPr>
        <w:pStyle w:val="BodyText"/>
        <w:rPr>
          <w:rFonts w:ascii="Symbol" w:hAnsi="Symbol"/>
        </w:rPr>
      </w:pPr>
    </w:p>
    <w:p w14:paraId="712FCBAE" w14:textId="77777777" w:rsidR="004F4ED4" w:rsidRDefault="004F4ED4">
      <w:pPr>
        <w:pStyle w:val="BodyText"/>
        <w:rPr>
          <w:rFonts w:ascii="Symbol" w:hAnsi="Symbol"/>
        </w:rPr>
      </w:pPr>
    </w:p>
    <w:p w14:paraId="51A5D7E2" w14:textId="77777777" w:rsidR="004F4ED4" w:rsidRDefault="004F4ED4">
      <w:pPr>
        <w:pStyle w:val="BodyText"/>
        <w:spacing w:before="2"/>
        <w:rPr>
          <w:rFonts w:ascii="Symbol" w:hAnsi="Symbol"/>
          <w:sz w:val="39"/>
        </w:rPr>
      </w:pPr>
    </w:p>
    <w:p w14:paraId="6257D4BD" w14:textId="77777777" w:rsidR="004F4ED4" w:rsidRDefault="00E50AA7">
      <w:pPr>
        <w:ind w:right="368"/>
        <w:jc w:val="center"/>
        <w:rPr>
          <w:rFonts w:ascii="Symbol" w:hAnsi="Symbol"/>
          <w:sz w:val="32"/>
        </w:rPr>
      </w:pP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15742464" behindDoc="0" locked="0" layoutInCell="1" allowOverlap="1" wp14:anchorId="5C164579" wp14:editId="5D740E4B">
                <wp:simplePos x="0" y="0"/>
                <wp:positionH relativeFrom="page">
                  <wp:posOffset>3201035</wp:posOffset>
                </wp:positionH>
                <wp:positionV relativeFrom="paragraph">
                  <wp:posOffset>-965835</wp:posOffset>
                </wp:positionV>
                <wp:extent cx="3530600" cy="723900"/>
                <wp:effectExtent l="0" t="0" r="0" b="0"/>
                <wp:wrapNone/>
                <wp:docPr id="118" name="Group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30600" cy="723900"/>
                          <a:chOff x="5041" y="-1521"/>
                          <a:chExt cx="5560" cy="1140"/>
                        </a:xfrm>
                      </wpg:grpSpPr>
                      <pic:pic xmlns:pic="http://schemas.openxmlformats.org/drawingml/2006/picture">
                        <pic:nvPicPr>
                          <pic:cNvPr id="119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-1522"/>
                            <a:ext cx="5560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-1143"/>
                            <a:ext cx="4704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1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-761"/>
                            <a:ext cx="1196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1FA198" id="Group 86" o:spid="_x0000_s1026" style="position:absolute;margin-left:252.05pt;margin-top:-76.05pt;width:278pt;height:57pt;z-index:15742464;mso-position-horizontal-relative:page" coordorigin="5041,-1521" coordsize="5560,11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">
                <v:shape id="Picture 89" o:spid="_x0000_s1027" type="#_x0000_t75" style="position:absolute;left:5041;top:-1522;width:5560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mgWeTDAAAA3AAAAA8AAABkcnMvZG93bnJldi54bWxET0tLAzEQvgv+hzCCN5tdQW23TUsrCOJB&#10;6QO0tyGZbpZuZpZNbNd/bwSht/n4njNbDKFVJ+pjI2ygHBWgiK24hmsDu+3L3RhUTMgOW2Ey8EMR&#10;FvPrqxlWTs68ptMm1SqHcKzQgE+pq7SO1lPAOJKOOHMH6QOmDPtaux7POTy0+r4oHnXAhnODx46e&#10;Pdnj5jsYmDx9WP9euoej7HefcviysnobG3N7MyynoBIN6SL+d7+6PL+cwN8z+QI9/w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aBZ5MMAAADcAAAADwAAAAAAAAAAAAAAAACf&#10;AgAAZHJzL2Rvd25yZXYueG1sUEsFBgAAAAAEAAQA9wAAAI8DAAAAAA==&#10;">
                  <v:imagedata r:id="rId147" o:title=""/>
                </v:shape>
                <v:shape id="Picture 88" o:spid="_x0000_s1028" type="#_x0000_t75" style="position:absolute;left:5041;top:-1143;width:4704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5kqDbEAAAA3AAAAA8AAABkcnMvZG93bnJldi54bWxEj01rwzAMhu+D/Qejwm6r0xTKyOqWNlvZ&#10;YIfRtL2LWI3DYjnEXpr9++kw2E1C78ej9XbynRppiG1gA4t5Boq4DrblxsD5dHh8AhUTssUuMBn4&#10;oQjbzf3dGgsbbnyksUqNkhCOBRpwKfWF1rF25DHOQ08st2sYPCZZh0bbAW8S7judZ9lKe2xZGhz2&#10;VDqqv6pvLyVvy8uHW5UL7S6v+bi/lp/7l8qYh9m0ewaVaEr/4j/3uxX8XPDlGZlAb3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5kqDbEAAAA3AAAAA8AAAAAAAAAAAAAAAAA&#10;nwIAAGRycy9kb3ducmV2LnhtbFBLBQYAAAAABAAEAPcAAACQAwAAAAA=&#10;">
                  <v:imagedata r:id="rId148" o:title=""/>
                </v:shape>
                <v:shape id="Picture 87" o:spid="_x0000_s1029" type="#_x0000_t75" style="position:absolute;left:5041;top:-761;width:1196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cSiG/AAAA3AAAAA8AAABkcnMvZG93bnJldi54bWxET0uLwjAQvgv+hzAL3jStgpZqLEVY8FSo&#10;j/vQjG2xmXSbrNZ/v1kQvM3H95xdNppOPGhwrWUF8SICQVxZ3XKt4HL+nicgnEfW2FkmBS9ykO2n&#10;kx2m2j65pMfJ1yKEsEtRQeN9n0rpqoYMuoXtiQN3s4NBH+BQSz3gM4SbTi6jaC0NthwaGuzp0FB1&#10;P/0aBSN3ZZ8kLzpe43xTmlXxU1SFUrOvMd+C8DT6j/jtPuowfxnD/zPhArn/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aXEohvwAAANwAAAAPAAAAAAAAAAAAAAAAAJ8CAABk&#10;cnMvZG93bnJldi54bWxQSwUGAAAAAAQABAD3AAAAiwMAAAAA&#10;">
                  <v:imagedata r:id="rId149" o:title=""/>
                </v:shape>
                <w10:wrap anchorx="page"/>
              </v:group>
            </w:pict>
          </mc:Fallback>
        </mc:AlternateContent>
      </w: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15742976" behindDoc="0" locked="0" layoutInCell="1" allowOverlap="1" wp14:anchorId="48553D32" wp14:editId="09197ADD">
                <wp:simplePos x="0" y="0"/>
                <wp:positionH relativeFrom="page">
                  <wp:posOffset>3658235</wp:posOffset>
                </wp:positionH>
                <wp:positionV relativeFrom="paragraph">
                  <wp:posOffset>18415</wp:posOffset>
                </wp:positionV>
                <wp:extent cx="2778125" cy="483235"/>
                <wp:effectExtent l="0" t="0" r="0" b="0"/>
                <wp:wrapNone/>
                <wp:docPr id="115" name="Group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78125" cy="483235"/>
                          <a:chOff x="5761" y="29"/>
                          <a:chExt cx="4375" cy="761"/>
                        </a:xfrm>
                      </wpg:grpSpPr>
                      <pic:pic xmlns:pic="http://schemas.openxmlformats.org/drawingml/2006/picture">
                        <pic:nvPicPr>
                          <pic:cNvPr id="116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28"/>
                            <a:ext cx="4375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7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410"/>
                            <a:ext cx="2266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0745F1" id="Group 83" o:spid="_x0000_s1026" style="position:absolute;margin-left:288.05pt;margin-top:1.45pt;width:218.75pt;height:38.05pt;z-index:15742976;mso-position-horizontal-relative:page" coordorigin="5761,29" coordsize="4375,7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">
                <v:shape id="Picture 85" o:spid="_x0000_s1027" type="#_x0000_t75" style="position:absolute;left:5761;top:28;width:4375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yttmPDAAAA3AAAAA8AAABkcnMvZG93bnJldi54bWxET01rg0AQvQf6H5Yp9BbXSGNS6yaUYCGH&#10;HhJbch7cqUrcWXE3av59t1DobR7vc/L9bDox0uBaywpWUQyCuLK65VrB1+f7cgvCeWSNnWVScCcH&#10;+93DIsdM24nPNJa+FiGEXYYKGu/7TEpXNWTQRbYnDty3HQz6AIda6gGnEG46mcRxKg22HBoa7OnQ&#10;UHUtb0bBqSjnl6Tox+n5o7xcq80pva8npZ4e57dXEJ5m/y/+cx91mL9K4feZcIHc/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K22Y8MAAADcAAAADwAAAAAAAAAAAAAAAACf&#10;AgAAZHJzL2Rvd25yZXYueG1sUEsFBgAAAAAEAAQA9wAAAI8DAAAAAA==&#10;">
                  <v:imagedata r:id="rId152" o:title=""/>
                </v:shape>
                <v:shape id="Picture 84" o:spid="_x0000_s1028" type="#_x0000_t75" style="position:absolute;left:5761;top:410;width:2266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8WvbDAAAA3AAAAA8AAABkcnMvZG93bnJldi54bWxET9tqwkAQfS/0H5Yp+FLqRgtaYlYRQZT2&#10;pV4+YMiOSUh2Nu6uSfTru4VC3+ZwrpOtBtOIjpyvLCuYjBMQxLnVFRcKzqft2wcIH5A1NpZJwZ08&#10;rJbPTxmm2vZ8oO4YChFD2KeooAyhTaX0eUkG/di2xJG7WGcwROgKqR32Mdw0cpokM2mw4thQYkub&#10;kvL6eDMKvq+P98Kfv+rXtp99+uB4J7udUqOXYb0AEWgI/+I/917H+ZM5/D4TL5D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nxa9sMAAADcAAAADwAAAAAAAAAAAAAAAACf&#10;AgAAZHJzL2Rvd25yZXYueG1sUEsFBgAAAAAEAAQA9wAAAI8DAAAAAA==&#10;">
                  <v:imagedata r:id="rId153" o:title=""/>
                </v:shape>
                <w10:wrap anchorx="page"/>
              </v:group>
            </w:pict>
          </mc:Fallback>
        </mc:AlternateContent>
      </w:r>
      <w:r>
        <w:rPr>
          <w:noProof/>
          <w:lang w:val="en-GB" w:eastAsia="en-GB"/>
        </w:rPr>
        <w:drawing>
          <wp:anchor distT="0" distB="0" distL="0" distR="0" simplePos="0" relativeHeight="15745024" behindDoc="0" locked="0" layoutInCell="1" allowOverlap="1" wp14:anchorId="318B1FA4" wp14:editId="4149A8A0">
            <wp:simplePos x="0" y="0"/>
            <wp:positionH relativeFrom="page">
              <wp:posOffset>1229563</wp:posOffset>
            </wp:positionH>
            <wp:positionV relativeFrom="paragraph">
              <wp:posOffset>-953694</wp:posOffset>
            </wp:positionV>
            <wp:extent cx="979017" cy="1610867"/>
            <wp:effectExtent l="0" t="0" r="0" b="0"/>
            <wp:wrapNone/>
            <wp:docPr id="41" name="image89.jpeg" descr="Hand Was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89.jpeg"/>
                    <pic:cNvPicPr/>
                  </pic:nvPicPr>
                  <pic:blipFill>
                    <a:blip r:embed="rId1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9017" cy="16108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ymbol" w:hAnsi="Symbol"/>
          <w:w w:val="99"/>
          <w:sz w:val="32"/>
        </w:rPr>
        <w:t></w:t>
      </w:r>
    </w:p>
    <w:p w14:paraId="5E89361E" w14:textId="77777777" w:rsidR="004F4ED4" w:rsidRDefault="004F4ED4">
      <w:pPr>
        <w:pStyle w:val="BodyText"/>
        <w:rPr>
          <w:rFonts w:ascii="Symbol" w:hAnsi="Symbol"/>
        </w:rPr>
      </w:pPr>
    </w:p>
    <w:p w14:paraId="50EE0679" w14:textId="77777777" w:rsidR="004F4ED4" w:rsidRDefault="00E50AA7">
      <w:pPr>
        <w:spacing w:before="314"/>
        <w:ind w:right="368"/>
        <w:jc w:val="center"/>
        <w:rPr>
          <w:rFonts w:ascii="Symbol" w:hAnsi="Symbol"/>
          <w:sz w:val="32"/>
        </w:rPr>
      </w:pPr>
      <w:r>
        <w:rPr>
          <w:noProof/>
          <w:lang w:val="en-GB" w:eastAsia="en-GB"/>
        </w:rPr>
        <w:drawing>
          <wp:anchor distT="0" distB="0" distL="0" distR="0" simplePos="0" relativeHeight="15743488" behindDoc="0" locked="0" layoutInCell="1" allowOverlap="1" wp14:anchorId="41D6D7FE" wp14:editId="6A290B41">
            <wp:simplePos x="0" y="0"/>
            <wp:positionH relativeFrom="page">
              <wp:posOffset>3658234</wp:posOffset>
            </wp:positionH>
            <wp:positionV relativeFrom="paragraph">
              <wp:posOffset>217753</wp:posOffset>
            </wp:positionV>
            <wp:extent cx="2876295" cy="240792"/>
            <wp:effectExtent l="0" t="0" r="0" b="0"/>
            <wp:wrapNone/>
            <wp:docPr id="43" name="image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90.png"/>
                    <pic:cNvPicPr/>
                  </pic:nvPicPr>
                  <pic:blipFill>
                    <a:blip r:embed="rId1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6295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ymbol" w:hAnsi="Symbol"/>
          <w:w w:val="99"/>
          <w:sz w:val="32"/>
        </w:rPr>
        <w:t></w:t>
      </w:r>
    </w:p>
    <w:p w14:paraId="567B272C" w14:textId="77777777" w:rsidR="004F4ED4" w:rsidRDefault="004F4ED4">
      <w:pPr>
        <w:jc w:val="center"/>
        <w:rPr>
          <w:rFonts w:ascii="Symbol" w:hAnsi="Symbol"/>
          <w:sz w:val="32"/>
        </w:rPr>
        <w:sectPr w:rsidR="004F4ED4">
          <w:pgSz w:w="11900" w:h="16850"/>
          <w:pgMar w:top="1440" w:right="1340" w:bottom="280" w:left="760" w:header="720" w:footer="720" w:gutter="0"/>
          <w:cols w:space="720"/>
        </w:sectPr>
      </w:pPr>
    </w:p>
    <w:p w14:paraId="4D9AAD4F" w14:textId="77777777" w:rsidR="004F4ED4" w:rsidRDefault="00E50AA7">
      <w:pPr>
        <w:spacing w:before="79"/>
        <w:ind w:right="368"/>
        <w:jc w:val="center"/>
        <w:rPr>
          <w:rFonts w:ascii="Symbol" w:hAnsi="Symbol"/>
          <w:sz w:val="32"/>
        </w:rPr>
      </w:pPr>
      <w:r>
        <w:rPr>
          <w:noProof/>
          <w:lang w:val="en-GB" w:eastAsia="en-GB"/>
        </w:rPr>
        <w:lastRenderedPageBreak/>
        <mc:AlternateContent>
          <mc:Choice Requires="wpg">
            <w:drawing>
              <wp:anchor distT="0" distB="0" distL="114300" distR="114300" simplePos="0" relativeHeight="15748096" behindDoc="0" locked="0" layoutInCell="1" allowOverlap="1" wp14:anchorId="43A1B09A" wp14:editId="2D00E4AE">
                <wp:simplePos x="0" y="0"/>
                <wp:positionH relativeFrom="page">
                  <wp:posOffset>3658235</wp:posOffset>
                </wp:positionH>
                <wp:positionV relativeFrom="paragraph">
                  <wp:posOffset>68580</wp:posOffset>
                </wp:positionV>
                <wp:extent cx="2818130" cy="723900"/>
                <wp:effectExtent l="0" t="0" r="0" b="0"/>
                <wp:wrapNone/>
                <wp:docPr id="111" name="Group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18130" cy="723900"/>
                          <a:chOff x="5761" y="108"/>
                          <a:chExt cx="4438" cy="1140"/>
                        </a:xfrm>
                      </wpg:grpSpPr>
                      <pic:pic xmlns:pic="http://schemas.openxmlformats.org/drawingml/2006/picture">
                        <pic:nvPicPr>
                          <pic:cNvPr id="112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107"/>
                            <a:ext cx="4438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3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487"/>
                            <a:ext cx="4386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4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868"/>
                            <a:ext cx="4408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FDD82A" id="Group 79" o:spid="_x0000_s1026" style="position:absolute;margin-left:288.05pt;margin-top:5.4pt;width:221.9pt;height:57pt;z-index:15748096;mso-position-horizontal-relative:page" coordorigin="5761,108" coordsize="4438,11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">
                <v:shape id="Picture 82" o:spid="_x0000_s1027" type="#_x0000_t75" style="position:absolute;left:5761;top:107;width:4438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lHnNvEAAAA3AAAAA8AAABkcnMvZG93bnJldi54bWxET0trwkAQvhf8D8sIvZS6MYdQUlcRH7S9&#10;CI0VPE6zYxLMzobsapJ/7wqCt/n4njNb9KYWV2pdZVnBdBKBIM6trrhQ8Lffvn+AcB5ZY22ZFAzk&#10;YDEfvcww1bbjX7pmvhAhhF2KCkrvm1RKl5dk0E1sQxy4k20N+gDbQuoWuxBuahlHUSINVhwaSmxo&#10;VVJ+zi5GwXkTvx3Xu+6I6+T/5+twGPJkPyj1Ou6XnyA89f4pfri/dZg/jeH+TLhAzm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lHnNvEAAAA3AAAAA8AAAAAAAAAAAAAAAAA&#10;nwIAAGRycy9kb3ducmV2LnhtbFBLBQYAAAAABAAEAPcAAACQAwAAAAA=&#10;">
                  <v:imagedata r:id="rId159" o:title=""/>
                </v:shape>
                <v:shape id="Picture 81" o:spid="_x0000_s1028" type="#_x0000_t75" style="position:absolute;left:5761;top:487;width:4386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vP0qnCAAAA3AAAAA8AAABkcnMvZG93bnJldi54bWxET01rg0AQvRf6H5YJ9NasVkhb4yptSqCX&#10;HEzaQ26DO1HRnRV3Y8y/7wYCvc3jfU5WzKYXE42utawgXkYgiCurW64V/By2z28gnEfW2FsmBVdy&#10;UOSPDxmm2l64pGnvaxFC2KWooPF+SKV0VUMG3dIOxIE72dGgD3CspR7xEsJNL1+iaCUNthwaGhxo&#10;01DV7c9GAbfll6HOmXI4Jq9T7Xb8+fuu1NNi/liD8DT7f/Hd/a3D/DiB2zPhApn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7z9KpwgAAANwAAAAPAAAAAAAAAAAAAAAAAJ8C&#10;AABkcnMvZG93bnJldi54bWxQSwUGAAAAAAQABAD3AAAAjgMAAAAA&#10;">
                  <v:imagedata r:id="rId160" o:title=""/>
                </v:shape>
                <v:shape id="Picture 80" o:spid="_x0000_s1029" type="#_x0000_t75" style="position:absolute;left:5761;top:868;width:4408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bcjqvCAAAA3AAAAA8AAABkcnMvZG93bnJldi54bWxET01LAzEQvQv+hzBCbza7YsWuTYsIYg8t&#10;aNdDj+Nm3CxuJksyttt/3xQEb/N4n7NYjb5XB4qpC2ygnBagiJtgO24NfNavt4+gkiBb7AOTgRMl&#10;WC2vrxZY2XDkDzrspFU5hFOFBpzIUGmdGkce0zQMxJn7DtGjZBhbbSMec7jv9V1RPGiPHecGhwO9&#10;OGp+dr/eAOrt7M29124/78rNVxCp435uzORmfH4CJTTKv/jPvbZ5fnkPl2fyBXp5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W3I6rwgAAANwAAAAPAAAAAAAAAAAAAAAAAJ8C&#10;AABkcnMvZG93bnJldi54bWxQSwUGAAAAAAQABAD3AAAAjgMAAAAA&#10;">
                  <v:imagedata r:id="rId161" o:title=""/>
                </v:shape>
                <w10:wrap anchorx="page"/>
              </v:group>
            </w:pict>
          </mc:Fallback>
        </mc:AlternateContent>
      </w:r>
      <w:r>
        <w:rPr>
          <w:noProof/>
          <w:lang w:val="en-GB" w:eastAsia="en-GB"/>
        </w:rPr>
        <w:drawing>
          <wp:anchor distT="0" distB="0" distL="0" distR="0" simplePos="0" relativeHeight="15752192" behindDoc="0" locked="0" layoutInCell="1" allowOverlap="1" wp14:anchorId="1651ADCC" wp14:editId="568522A1">
            <wp:simplePos x="0" y="0"/>
            <wp:positionH relativeFrom="page">
              <wp:posOffset>964825</wp:posOffset>
            </wp:positionH>
            <wp:positionV relativeFrom="paragraph">
              <wp:posOffset>85062</wp:posOffset>
            </wp:positionV>
            <wp:extent cx="1636544" cy="1651951"/>
            <wp:effectExtent l="0" t="0" r="0" b="0"/>
            <wp:wrapNone/>
            <wp:docPr id="45" name="image94.png" descr="Wash Hands 20 Secon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94.pn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6544" cy="16519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ymbol" w:hAnsi="Symbol"/>
          <w:w w:val="99"/>
          <w:sz w:val="32"/>
        </w:rPr>
        <w:t></w:t>
      </w:r>
    </w:p>
    <w:p w14:paraId="41F77FDF" w14:textId="77777777" w:rsidR="004F4ED4" w:rsidRDefault="004F4ED4">
      <w:pPr>
        <w:pStyle w:val="BodyText"/>
        <w:rPr>
          <w:rFonts w:ascii="Symbol" w:hAnsi="Symbol"/>
        </w:rPr>
      </w:pPr>
    </w:p>
    <w:p w14:paraId="4EF1757D" w14:textId="77777777" w:rsidR="004F4ED4" w:rsidRDefault="004F4ED4">
      <w:pPr>
        <w:pStyle w:val="BodyText"/>
        <w:rPr>
          <w:rFonts w:ascii="Symbol" w:hAnsi="Symbol"/>
        </w:rPr>
      </w:pPr>
    </w:p>
    <w:p w14:paraId="20351055" w14:textId="77777777" w:rsidR="004F4ED4" w:rsidRDefault="004F4ED4">
      <w:pPr>
        <w:pStyle w:val="BodyText"/>
        <w:spacing w:before="9"/>
        <w:rPr>
          <w:rFonts w:ascii="Symbol" w:hAnsi="Symbol"/>
          <w:sz w:val="49"/>
        </w:rPr>
      </w:pPr>
    </w:p>
    <w:p w14:paraId="2EC05124" w14:textId="77777777" w:rsidR="004F4ED4" w:rsidRDefault="00E50AA7">
      <w:pPr>
        <w:ind w:right="368"/>
        <w:jc w:val="center"/>
        <w:rPr>
          <w:rFonts w:ascii="Symbol" w:hAnsi="Symbol"/>
          <w:sz w:val="32"/>
        </w:rPr>
      </w:pP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15748608" behindDoc="0" locked="0" layoutInCell="1" allowOverlap="1" wp14:anchorId="4C8E6B2E" wp14:editId="0EB2A4BF">
                <wp:simplePos x="0" y="0"/>
                <wp:positionH relativeFrom="page">
                  <wp:posOffset>3658235</wp:posOffset>
                </wp:positionH>
                <wp:positionV relativeFrom="paragraph">
                  <wp:posOffset>18415</wp:posOffset>
                </wp:positionV>
                <wp:extent cx="2962910" cy="1209040"/>
                <wp:effectExtent l="0" t="0" r="0" b="0"/>
                <wp:wrapNone/>
                <wp:docPr id="105" name="Group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62910" cy="1209040"/>
                          <a:chOff x="5761" y="29"/>
                          <a:chExt cx="4666" cy="1904"/>
                        </a:xfrm>
                      </wpg:grpSpPr>
                      <pic:pic xmlns:pic="http://schemas.openxmlformats.org/drawingml/2006/picture">
                        <pic:nvPicPr>
                          <pic:cNvPr id="106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28"/>
                            <a:ext cx="4666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7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410"/>
                            <a:ext cx="4525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8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789"/>
                            <a:ext cx="4248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9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1171"/>
                            <a:ext cx="4428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1553"/>
                            <a:ext cx="1611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AF7B4C" id="Group 73" o:spid="_x0000_s1026" style="position:absolute;margin-left:288.05pt;margin-top:1.45pt;width:233.3pt;height:95.2pt;z-index:15748608;mso-position-horizontal-relative:page" coordorigin="5761,29" coordsize="4666,19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">
                <v:shape id="Picture 78" o:spid="_x0000_s1027" type="#_x0000_t75" style="position:absolute;left:5761;top:28;width:4666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ia9kjAAAAA3AAAAA8AAABkcnMvZG93bnJldi54bWxET8uqwjAQ3Qv+QxjBnaZeH5RqlIsguhOf&#10;66EZ22ozKU20vX9/Iwju5nCes1i1phQvql1hWcFoGIEgTq0uOFNwPm0GMQjnkTWWlknBHzlYLbud&#10;BSbaNnyg19FnIoSwS1BB7n2VSOnSnAy6oa2IA3eztUEfYJ1JXWMTwk0pf6JoJg0WHBpyrGidU/o4&#10;Po2CcZPJS3w/3DfX3XQbryeP0XV/Vqrfa3/nIDy1/iv+uHc6zI9m8H4mXCCX/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qJr2SMAAAADcAAAADwAAAAAAAAAAAAAAAACfAgAA&#10;ZHJzL2Rvd25yZXYueG1sUEsFBgAAAAAEAAQA9wAAAIwDAAAAAA==&#10;">
                  <v:imagedata r:id="rId168" o:title=""/>
                </v:shape>
                <v:shape id="Picture 77" o:spid="_x0000_s1028" type="#_x0000_t75" style="position:absolute;left:5761;top:410;width:4525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1ueQXCAAAA3AAAAA8AAABkcnMvZG93bnJldi54bWxET0uLwjAQvgv+hzDC3jTVg4+uUUQpFFaR&#10;rcJeh2Zsi82kNFGrv94sLOxtPr7nLNedqcWdWldZVjAeRSCIc6srLhScT8lwDsJ5ZI21ZVLwJAfr&#10;Vb+3xFjbB3/TPfOFCCHsYlRQet/EUrq8JINuZBviwF1sa9AH2BZSt/gI4aaWkyiaSoMVh4YSG9qW&#10;lF+zm1FQTPeHo/3CRfKTLNIuve1eh9lOqY9Bt/kE4anz/+I/d6rD/GgGv8+EC+TqD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9bnkFwgAAANwAAAAPAAAAAAAAAAAAAAAAAJ8C&#10;AABkcnMvZG93bnJldi54bWxQSwUGAAAAAAQABAD3AAAAjgMAAAAA&#10;">
                  <v:imagedata r:id="rId169" o:title=""/>
                </v:shape>
                <v:shape id="Picture 76" o:spid="_x0000_s1029" type="#_x0000_t75" style="position:absolute;left:5761;top:789;width:4248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tyT/GAAAA3AAAAA8AAABkcnMvZG93bnJldi54bWxEj09rwkAQxe8Fv8MyhV6KbupBJHWVUGza&#10;mzZK8ThkJ38wO5tmt5p+e+cg9DbDe/Peb1ab0XXqQkNoPRt4mSWgiEtvW64NHA/v0yWoEJEtdp7J&#10;wB8F2KwnDytMrb/yF12KWCsJ4ZCigSbGPtU6lA05DDPfE4tW+cFhlHWotR3wKuGu0/MkWWiHLUtD&#10;gz29NVSei19nYNzuqmebfX/k8WdeLU/5aXHYe2OeHsfsFVSkMf6b79efVvAToZVnZAK9v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q3JP8YAAADcAAAADwAAAAAAAAAAAAAA&#10;AACfAgAAZHJzL2Rvd25yZXYueG1sUEsFBgAAAAAEAAQA9wAAAJIDAAAAAA==&#10;">
                  <v:imagedata r:id="rId170" o:title=""/>
                </v:shape>
                <v:shape id="Picture 75" o:spid="_x0000_s1030" type="#_x0000_t75" style="position:absolute;left:5761;top:1171;width:4428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qq9WfEAAAA3AAAAA8AAABkcnMvZG93bnJldi54bWxEj0FrwkAQhe9C/8MyBS9SNxEUTV1DEa2e&#10;BGOh12l2moRmZ0N2TdJ/7wqCtxnee9+8WaeDqUVHrassK4inEQji3OqKCwVfl/3bEoTzyBpry6Tg&#10;nxykm5fRGhNtez5Tl/lCBAi7BBWU3jeJlC4vyaCb2oY4aL+2NejD2hZSt9gHuKnlLIoW0mDF4UKJ&#10;DW1Lyv+yqwmU+c/R73crGR9mZNzkM9Pfp0qp8evw8Q7C0+Cf5kf6qEP9aAX3Z8IEcnM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qq9WfEAAAA3AAAAA8AAAAAAAAAAAAAAAAA&#10;nwIAAGRycy9kb3ducmV2LnhtbFBLBQYAAAAABAAEAPcAAACQAwAAAAA=&#10;">
                  <v:imagedata r:id="rId171" o:title=""/>
                </v:shape>
                <v:shape id="Picture 74" o:spid="_x0000_s1031" type="#_x0000_t75" style="position:absolute;left:5761;top:1553;width:1611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yuPa/IAAAA3AAAAA8AAABkcnMvZG93bnJldi54bWxEj0FrwkAQhe8F/8MyQi+lbpRSJXUVFVKF&#10;HkpjL70N2TGJZmdjdquxv75zKPQ2w3vz3jfzZe8adaEu1J4NjEcJKOLC25pLA5/77HEGKkRki41n&#10;MnCjAMvF4G6OqfVX/qBLHkslIRxSNFDF2KZah6Iih2HkW2LRDr5zGGXtSm07vEq4a/QkSZ61w5ql&#10;ocKWNhUVp/zbGXh/WL8evjKb5ee37bQ9hv3TevtjzP2wX72AitTHf/Pf9c4K/ljw5RmZQC9+AQ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Bcrj2vyAAAANwAAAAPAAAAAAAAAAAA&#10;AAAAAJ8CAABkcnMvZG93bnJldi54bWxQSwUGAAAAAAQABAD3AAAAlAMAAAAA&#10;">
                  <v:imagedata r:id="rId172" o:title=""/>
                </v:shape>
                <w10:wrap anchorx="page"/>
              </v:group>
            </w:pict>
          </mc:Fallback>
        </mc:AlternateContent>
      </w:r>
      <w:r>
        <w:rPr>
          <w:noProof/>
          <w:lang w:val="en-GB" w:eastAsia="en-GB"/>
        </w:rPr>
        <w:drawing>
          <wp:anchor distT="0" distB="0" distL="0" distR="0" simplePos="0" relativeHeight="15751680" behindDoc="0" locked="0" layoutInCell="1" allowOverlap="1" wp14:anchorId="7666EF7A" wp14:editId="65FE0F15">
            <wp:simplePos x="0" y="0"/>
            <wp:positionH relativeFrom="page">
              <wp:posOffset>1013015</wp:posOffset>
            </wp:positionH>
            <wp:positionV relativeFrom="paragraph">
              <wp:posOffset>782052</wp:posOffset>
            </wp:positionV>
            <wp:extent cx="1458048" cy="1344434"/>
            <wp:effectExtent l="0" t="0" r="0" b="0"/>
            <wp:wrapNone/>
            <wp:docPr id="47" name="image79.png" descr="Wash Hands Soap Wa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79.png"/>
                    <pic:cNvPicPr/>
                  </pic:nvPicPr>
                  <pic:blipFill>
                    <a:blip r:embed="rId1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8048" cy="13444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ymbol" w:hAnsi="Symbol"/>
          <w:w w:val="99"/>
          <w:sz w:val="32"/>
        </w:rPr>
        <w:t></w:t>
      </w:r>
    </w:p>
    <w:p w14:paraId="22F597C3" w14:textId="77777777" w:rsidR="004F4ED4" w:rsidRDefault="004F4ED4">
      <w:pPr>
        <w:pStyle w:val="BodyText"/>
        <w:rPr>
          <w:rFonts w:ascii="Symbol" w:hAnsi="Symbol"/>
        </w:rPr>
      </w:pPr>
    </w:p>
    <w:p w14:paraId="42CBEAD5" w14:textId="77777777" w:rsidR="004F4ED4" w:rsidRDefault="004F4ED4">
      <w:pPr>
        <w:pStyle w:val="BodyText"/>
        <w:rPr>
          <w:rFonts w:ascii="Symbol" w:hAnsi="Symbol"/>
        </w:rPr>
      </w:pPr>
    </w:p>
    <w:p w14:paraId="23FCC2CD" w14:textId="77777777" w:rsidR="004F4ED4" w:rsidRDefault="004F4ED4">
      <w:pPr>
        <w:pStyle w:val="BodyText"/>
        <w:rPr>
          <w:rFonts w:ascii="Symbol" w:hAnsi="Symbol"/>
        </w:rPr>
      </w:pPr>
    </w:p>
    <w:p w14:paraId="32C9E8A6" w14:textId="77777777" w:rsidR="004F4ED4" w:rsidRDefault="004F4ED4">
      <w:pPr>
        <w:pStyle w:val="BodyText"/>
        <w:spacing w:before="11"/>
        <w:rPr>
          <w:rFonts w:ascii="Symbol" w:hAnsi="Symbol"/>
          <w:sz w:val="42"/>
        </w:rPr>
      </w:pPr>
    </w:p>
    <w:p w14:paraId="06EEE84C" w14:textId="77777777" w:rsidR="004F4ED4" w:rsidRDefault="00E50AA7">
      <w:pPr>
        <w:ind w:right="368"/>
        <w:jc w:val="center"/>
        <w:rPr>
          <w:rFonts w:ascii="Symbol" w:hAnsi="Symbol"/>
          <w:sz w:val="32"/>
        </w:rPr>
      </w:pP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15749120" behindDoc="0" locked="0" layoutInCell="1" allowOverlap="1" wp14:anchorId="5E958AE5" wp14:editId="29FE4D1B">
                <wp:simplePos x="0" y="0"/>
                <wp:positionH relativeFrom="page">
                  <wp:posOffset>3658235</wp:posOffset>
                </wp:positionH>
                <wp:positionV relativeFrom="paragraph">
                  <wp:posOffset>18415</wp:posOffset>
                </wp:positionV>
                <wp:extent cx="3060700" cy="481965"/>
                <wp:effectExtent l="0" t="0" r="0" b="0"/>
                <wp:wrapNone/>
                <wp:docPr id="102" name="Group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60700" cy="481965"/>
                          <a:chOff x="5761" y="29"/>
                          <a:chExt cx="4820" cy="759"/>
                        </a:xfrm>
                      </wpg:grpSpPr>
                      <pic:pic xmlns:pic="http://schemas.openxmlformats.org/drawingml/2006/picture">
                        <pic:nvPicPr>
                          <pic:cNvPr id="103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28"/>
                            <a:ext cx="4820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4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408"/>
                            <a:ext cx="1067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81B869" id="Group 70" o:spid="_x0000_s1026" style="position:absolute;margin-left:288.05pt;margin-top:1.45pt;width:241pt;height:37.95pt;z-index:15749120;mso-position-horizontal-relative:page" coordorigin="5761,29" coordsize="4820,7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">
                <v:shape id="Picture 72" o:spid="_x0000_s1027" type="#_x0000_t75" style="position:absolute;left:5761;top:28;width:4820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zoR4jCAAAA3AAAAA8AAABkcnMvZG93bnJldi54bWxET0trAjEQvhf6H8IIvZSaWMHKahSpFMSb&#10;z3ocNuPu6mayblJd/fVGEHqbj+85w3FjS3Gm2heONXTaCgRx6kzBmYb16uejD8IHZIOlY9JwJQ/j&#10;0evLEBPjLryg8zJkIoawT1BDHkKVSOnTnCz6tquII7d3tcUQYZ1JU+MlhttSfirVkxYLjg05VvSd&#10;U3pc/lkN20Jt3OT3ff3VmfalO9zmu4ZOWr+1mskARKAm/Iuf7pmJ81UXHs/EC+ToD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s6EeIwgAAANwAAAAPAAAAAAAAAAAAAAAAAJ8C&#10;AABkcnMvZG93bnJldi54bWxQSwUGAAAAAAQABAD3AAAAjgMAAAAA&#10;">
                  <v:imagedata r:id="rId175" o:title=""/>
                </v:shape>
                <v:shape id="Picture 71" o:spid="_x0000_s1028" type="#_x0000_t75" style="position:absolute;left:5761;top:408;width:1067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t6qL3CAAAA3AAAAA8AAABkcnMvZG93bnJldi54bWxET9tqAjEQfS/4D2EKfSmatYiU1SjVUlqK&#10;Fm8fMGymm63JZEmibv/eCIW+zeFcZzrvnBVnCrHxrGA4KEAQV143XCs47N/6zyBiQtZoPZOCX4ow&#10;n/Xuplhqf+EtnXepFjmEY4kKTEptKWWsDDmMA98SZ+7bB4cpw1BLHfCSw52VT0Uxlg4bzg0GW1oa&#10;qo67k1NQP+LoE+nHLNZ28/5lw3B1erVKPdx3LxMQibr0L/5zf+g8vxjB7Zl8gZxd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beqi9wgAAANwAAAAPAAAAAAAAAAAAAAAAAJ8C&#10;AABkcnMvZG93bnJldi54bWxQSwUGAAAAAAQABAD3AAAAjgMAAAAA&#10;">
                  <v:imagedata r:id="rId176" o:title=""/>
                </v:shape>
                <w10:wrap anchorx="page"/>
              </v:group>
            </w:pict>
          </mc:Fallback>
        </mc:AlternateContent>
      </w:r>
      <w:r>
        <w:rPr>
          <w:rFonts w:ascii="Symbol" w:hAnsi="Symbol"/>
          <w:w w:val="99"/>
          <w:sz w:val="32"/>
        </w:rPr>
        <w:t></w:t>
      </w:r>
    </w:p>
    <w:p w14:paraId="165263BC" w14:textId="77777777" w:rsidR="004F4ED4" w:rsidRDefault="004F4ED4">
      <w:pPr>
        <w:pStyle w:val="BodyText"/>
        <w:rPr>
          <w:rFonts w:ascii="Symbol" w:hAnsi="Symbol"/>
        </w:rPr>
      </w:pPr>
    </w:p>
    <w:p w14:paraId="71C8D8A5" w14:textId="77777777" w:rsidR="004F4ED4" w:rsidRDefault="00E50AA7">
      <w:pPr>
        <w:spacing w:before="313"/>
        <w:ind w:right="368"/>
        <w:jc w:val="center"/>
        <w:rPr>
          <w:rFonts w:ascii="Symbol" w:hAnsi="Symbol"/>
          <w:sz w:val="32"/>
        </w:rPr>
      </w:pP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15749632" behindDoc="0" locked="0" layoutInCell="1" allowOverlap="1" wp14:anchorId="1BE0DD74" wp14:editId="1C9C5A0C">
                <wp:simplePos x="0" y="0"/>
                <wp:positionH relativeFrom="page">
                  <wp:posOffset>3658235</wp:posOffset>
                </wp:positionH>
                <wp:positionV relativeFrom="paragraph">
                  <wp:posOffset>217170</wp:posOffset>
                </wp:positionV>
                <wp:extent cx="2879090" cy="481965"/>
                <wp:effectExtent l="0" t="0" r="0" b="0"/>
                <wp:wrapNone/>
                <wp:docPr id="97" name="Group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79090" cy="481965"/>
                          <a:chOff x="5761" y="342"/>
                          <a:chExt cx="4534" cy="759"/>
                        </a:xfrm>
                      </wpg:grpSpPr>
                      <pic:pic xmlns:pic="http://schemas.openxmlformats.org/drawingml/2006/picture">
                        <pic:nvPicPr>
                          <pic:cNvPr id="98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341"/>
                            <a:ext cx="2410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9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19" y="341"/>
                            <a:ext cx="1340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92" y="341"/>
                            <a:ext cx="1003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1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721"/>
                            <a:ext cx="3706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9D244D" id="Group 65" o:spid="_x0000_s1026" style="position:absolute;margin-left:288.05pt;margin-top:17.1pt;width:226.7pt;height:37.95pt;z-index:15749632;mso-position-horizontal-relative:page" coordorigin="5761,342" coordsize="4534,7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">
                <v:shape id="Picture 69" o:spid="_x0000_s1027" type="#_x0000_t75" style="position:absolute;left:5761;top:341;width:2410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8m2CC+AAAA2wAAAA8AAABkcnMvZG93bnJldi54bWxET0tuwjAQ3SP1DtZUYkfsskAlYBBCKu0W&#10;wgGGeIgD8TjEBpLb40Ullk/vv1z3rhEP6kLtWcNXpkAQl97UXGk4Fj+TbxAhIhtsPJOGgQKsVx+j&#10;JebGP3lPj0OsRArhkKMGG2ObSxlKSw5D5lvixJ195zAm2FXSdPhM4a6RU6Vm0mHNqcFiS1tL5fVw&#10;dxp21U3e1PwUh1kxbC+F2offu9V6/NlvFiAi9fEt/nf/GQ3zNDZ9ST9Arl4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N8m2CC+AAAA2wAAAA8AAAAAAAAAAAAAAAAAnwIAAGRy&#10;cy9kb3ducmV2LnhtbFBLBQYAAAAABAAEAPcAAACKAwAAAAA=&#10;">
                  <v:imagedata r:id="rId181" o:title=""/>
                </v:shape>
                <v:shape id="Picture 68" o:spid="_x0000_s1028" type="#_x0000_t75" style="position:absolute;left:8019;top:341;width:1340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GKOezEAAAA2wAAAA8AAABkcnMvZG93bnJldi54bWxEj0FrwkAUhO8F/8PyhN7qRimhia4hFQoe&#10;etF48PjIPrPB7NuY3ZrYX98tFHocZuYbZlNMthN3GnzrWMFykYAgrp1uuVFwqj5e3kD4gKyxc0wK&#10;HuSh2M6eNphrN/KB7sfQiAhhn6MCE0KfS+lrQxb9wvXE0bu4wWKIcmikHnCMcNvJVZKk0mLLccFg&#10;TztD9fX4ZRWMj+o7Lffm0O7eq1dMP/XtvMqUep5P5RpEoCn8h//ae60gy+D3S/wBcvs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GKOezEAAAA2wAAAA8AAAAAAAAAAAAAAAAA&#10;nwIAAGRycy9kb3ducmV2LnhtbFBLBQYAAAAABAAEAPcAAACQAwAAAAA=&#10;">
                  <v:imagedata r:id="rId182" o:title=""/>
                </v:shape>
                <v:shape id="Picture 67" o:spid="_x0000_s1029" type="#_x0000_t75" style="position:absolute;left:9292;top:341;width:1003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ZXBrGAAAA3AAAAA8AAABkcnMvZG93bnJldi54bWxEj0FrwkAQhe+C/2EZobe6q1Jbo6tIQNpL&#10;C7UKehuy0yQ0Oxuyq6b/vnMoeJvhvXnvm9Wm9426UhfrwBYmYwOKuAiu5tLC4Wv3+AIqJmSHTWCy&#10;8EsRNuvhYIWZCzf+pOs+lUpCOGZooUqpzbSORUUe4zi0xKJ9h85jkrUrtevwJuG+0VNj5tpjzdJQ&#10;YUt5RcXP/uIt5PnOnS6H89Ox14vcfDy/zt9PM2sfRv12CSpRn+7m/+s3J/hG8OUZmUCv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1lcGsYAAADcAAAADwAAAAAAAAAAAAAA&#10;AACfAgAAZHJzL2Rvd25yZXYueG1sUEsFBgAAAAAEAAQA9wAAAJIDAAAAAA==&#10;">
                  <v:imagedata r:id="rId183" o:title=""/>
                </v:shape>
                <v:shape id="Picture 66" o:spid="_x0000_s1030" type="#_x0000_t75" style="position:absolute;left:5761;top:721;width:3706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mIOEvDAAAA3AAAAA8AAABkcnMvZG93bnJldi54bWxET01rwkAQvQv9D8sIXsRsNGBD6iqlUCpY&#10;ENN6n2bHJJqdTbOrSf99tyD0No/3OavNYBpxo87VlhXMoxgEcWF1zaWCz4/XWQrCeWSNjWVS8EMO&#10;NuuH0QozbXs+0C33pQgh7DJUUHnfZlK6oiKDLrItceBOtjPoA+xKqTvsQ7hp5CKOl9JgzaGhwpZe&#10;Kiou+dUocN+LdP9Ijd/l5/cjJSY5fE3flJqMh+cnEJ4G/y++u7c6zI/n8PdMuECuf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Yg4S8MAAADcAAAADwAAAAAAAAAAAAAAAACf&#10;AgAAZHJzL2Rvd25yZXYueG1sUEsFBgAAAAAEAAQA9wAAAI8DAAAAAA==&#10;">
                  <v:imagedata r:id="rId184" o:title=""/>
                </v:shape>
                <w10:wrap anchorx="page"/>
              </v:group>
            </w:pict>
          </mc:Fallback>
        </mc:AlternateContent>
      </w:r>
      <w:r>
        <w:rPr>
          <w:noProof/>
          <w:lang w:val="en-GB" w:eastAsia="en-GB"/>
        </w:rPr>
        <w:drawing>
          <wp:anchor distT="0" distB="0" distL="0" distR="0" simplePos="0" relativeHeight="15751168" behindDoc="0" locked="0" layoutInCell="1" allowOverlap="1" wp14:anchorId="35374CF6" wp14:editId="2590419A">
            <wp:simplePos x="0" y="0"/>
            <wp:positionH relativeFrom="page">
              <wp:posOffset>968692</wp:posOffset>
            </wp:positionH>
            <wp:positionV relativeFrom="paragraph">
              <wp:posOffset>309892</wp:posOffset>
            </wp:positionV>
            <wp:extent cx="1357312" cy="1182370"/>
            <wp:effectExtent l="0" t="0" r="0" b="0"/>
            <wp:wrapNone/>
            <wp:docPr id="49" name="image106.png" descr="Taps Hot Col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106.png"/>
                    <pic:cNvPicPr/>
                  </pic:nvPicPr>
                  <pic:blipFill>
                    <a:blip r:embed="rId1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7312" cy="1182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ymbol" w:hAnsi="Symbol"/>
          <w:w w:val="99"/>
          <w:sz w:val="32"/>
        </w:rPr>
        <w:t></w:t>
      </w:r>
    </w:p>
    <w:p w14:paraId="412C185E" w14:textId="77777777" w:rsidR="004F4ED4" w:rsidRDefault="004F4ED4">
      <w:pPr>
        <w:pStyle w:val="BodyText"/>
        <w:rPr>
          <w:rFonts w:ascii="Symbol" w:hAnsi="Symbol"/>
        </w:rPr>
      </w:pPr>
    </w:p>
    <w:p w14:paraId="53AFB3AD" w14:textId="77777777" w:rsidR="004F4ED4" w:rsidRDefault="00E50AA7">
      <w:pPr>
        <w:spacing w:before="312"/>
        <w:ind w:right="368"/>
        <w:jc w:val="center"/>
        <w:rPr>
          <w:rFonts w:ascii="Symbol" w:hAnsi="Symbol"/>
          <w:sz w:val="32"/>
        </w:rPr>
      </w:pP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15750144" behindDoc="0" locked="0" layoutInCell="1" allowOverlap="1" wp14:anchorId="2A316852" wp14:editId="447BCE2E">
                <wp:simplePos x="0" y="0"/>
                <wp:positionH relativeFrom="page">
                  <wp:posOffset>3658235</wp:posOffset>
                </wp:positionH>
                <wp:positionV relativeFrom="paragraph">
                  <wp:posOffset>216535</wp:posOffset>
                </wp:positionV>
                <wp:extent cx="3027680" cy="725805"/>
                <wp:effectExtent l="0" t="0" r="0" b="0"/>
                <wp:wrapNone/>
                <wp:docPr id="92" name="Group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27680" cy="725805"/>
                          <a:chOff x="5761" y="341"/>
                          <a:chExt cx="4768" cy="1143"/>
                        </a:xfrm>
                      </wpg:grpSpPr>
                      <pic:pic xmlns:pic="http://schemas.openxmlformats.org/drawingml/2006/picture">
                        <pic:nvPicPr>
                          <pic:cNvPr id="93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340"/>
                            <a:ext cx="3580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4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03" y="340"/>
                            <a:ext cx="1067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722"/>
                            <a:ext cx="4649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6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1" y="1104"/>
                            <a:ext cx="4768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6E3DB5" id="Group 60" o:spid="_x0000_s1026" style="position:absolute;margin-left:288.05pt;margin-top:17.05pt;width:238.4pt;height:57.15pt;z-index:15750144;mso-position-horizontal-relative:page" coordorigin="5761,341" coordsize="4768,11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">
                <v:shape id="Picture 64" o:spid="_x0000_s1027" type="#_x0000_t75" style="position:absolute;left:5761;top:340;width:3580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DSrTDAAAA2wAAAA8AAABkcnMvZG93bnJldi54bWxEj0FrwkAUhO+C/2F5ghfRTSqoSV2lhEqL&#10;N6PeH9lnErr7NmS3Gv99t1DocZiZb5jtfrBG3Kn3rWMF6SIBQVw53XKt4HI+zDcgfEDWaByTgid5&#10;2O/Goy3m2j34RPcy1CJC2OeooAmhy6X0VUMW/cJ1xNG7ud5iiLKvpe7xEeHWyJckWUmLLceFBjsq&#10;Gqq+ym+r4Po8ZrP3Ii0/ltmwLpObKUyWKjWdDG+vIAIN4T/81/7UCrIl/H6JP0Du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INKtMMAAADbAAAADwAAAAAAAAAAAAAAAACf&#10;AgAAZHJzL2Rvd25yZXYueG1sUEsFBgAAAAAEAAQA9wAAAI8DAAAAAA==&#10;">
                  <v:imagedata r:id="rId190" o:title=""/>
                </v:shape>
                <v:shape id="Picture 63" o:spid="_x0000_s1028" type="#_x0000_t75" style="position:absolute;left:9203;top:340;width:1067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qoqZLEAAAA2wAAAA8AAABkcnMvZG93bnJldi54bWxEj9FqwkAURN+F/sNyC30R3SgiMWYjRRBa&#10;+tS0H3DJXpNo9m66u8bYr+8KBR+HmTnD5LvRdGIg51vLChbzBARxZXXLtYLvr8MsBeEDssbOMim4&#10;kYdd8TTJMdP2yp80lKEWEcI+QwVNCH0mpa8aMujntieO3tE6gyFKV0vt8BrhppPLJFlLgy3HhQZ7&#10;2jdUncuLUYDLlPa3Idm48qP7fb+c0uP0xyv18jy+bkEEGsMj/N9+0wo2K7h/iT9AF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qoqZLEAAAA2wAAAA8AAAAAAAAAAAAAAAAA&#10;nwIAAGRycy9kb3ducmV2LnhtbFBLBQYAAAAABAAEAPcAAACQAwAAAAA=&#10;">
                  <v:imagedata r:id="rId191" o:title=""/>
                </v:shape>
                <v:shape id="Picture 62" o:spid="_x0000_s1029" type="#_x0000_t75" style="position:absolute;left:5761;top:722;width:4649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QOf37DAAAA2wAAAA8AAABkcnMvZG93bnJldi54bWxEj0FrAjEUhO+C/yE8obeaVVR0NYoIol6K&#10;phWvj81zd9vNy7JJdf33jVDwOMzMN8xi1dpK3KjxpWMFg34CgjhzpuRcwdfn9n0Kwgdkg5VjUvAg&#10;D6tlt7PA1Lg7n+imQy4ihH2KCooQ6lRKnxVk0fddTRy9q2sshiibXJoG7xFuKzlMkom0WHJcKLCm&#10;TUHZj/61CrbnoT7q/PBdTz6C5I29jPRsp9Rbr13PQQRqwyv8394bBbMxPL/EHyCX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A5/fsMAAADbAAAADwAAAAAAAAAAAAAAAACf&#10;AgAAZHJzL2Rvd25yZXYueG1sUEsFBgAAAAAEAAQA9wAAAI8DAAAAAA==&#10;">
                  <v:imagedata r:id="rId192" o:title=""/>
                </v:shape>
                <v:shape id="Picture 61" o:spid="_x0000_s1030" type="#_x0000_t75" style="position:absolute;left:5761;top:1104;width:4768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ErcJLGAAAA2wAAAA8AAABkcnMvZG93bnJldi54bWxEj81rwkAUxO8F/4flFXopZlMPUlNXScR+&#10;ePMLIbdH9pmEZN+G7Fbjf+8WCh6HmfkNM18OphUX6l1tWcFbFIMgLqyuuVRwPHyO30E4j6yxtUwK&#10;buRguRg9zTHR9so7uux9KQKEXYIKKu+7REpXVGTQRbYjDt7Z9gZ9kH0pdY/XADetnMTxVBqsOSxU&#10;2NGqoqLZ/xoFWbPJv7Y5rtfbyev3OS2GZnPKlHp5HtIPEJ4G/wj/t3+0gtkU/r6EHyAX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StwksYAAADbAAAADwAAAAAAAAAAAAAA&#10;AACfAgAAZHJzL2Rvd25yZXYueG1sUEsFBgAAAAAEAAQA9wAAAJIDAAAAAA==&#10;">
                  <v:imagedata r:id="rId193" o:title=""/>
                </v:shape>
                <w10:wrap anchorx="page"/>
              </v:group>
            </w:pict>
          </mc:Fallback>
        </mc:AlternateContent>
      </w: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15750656" behindDoc="0" locked="0" layoutInCell="1" allowOverlap="1" wp14:anchorId="5CA1A3FC" wp14:editId="401CDC41">
                <wp:simplePos x="0" y="0"/>
                <wp:positionH relativeFrom="page">
                  <wp:posOffset>3201035</wp:posOffset>
                </wp:positionH>
                <wp:positionV relativeFrom="paragraph">
                  <wp:posOffset>1426845</wp:posOffset>
                </wp:positionV>
                <wp:extent cx="3514725" cy="724535"/>
                <wp:effectExtent l="0" t="0" r="0" b="0"/>
                <wp:wrapNone/>
                <wp:docPr id="88" name="Group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14725" cy="724535"/>
                          <a:chOff x="5041" y="2247"/>
                          <a:chExt cx="5535" cy="1141"/>
                        </a:xfrm>
                      </wpg:grpSpPr>
                      <pic:pic xmlns:pic="http://schemas.openxmlformats.org/drawingml/2006/picture">
                        <pic:nvPicPr>
                          <pic:cNvPr id="89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2246"/>
                            <a:ext cx="5068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2625"/>
                            <a:ext cx="5535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1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3007"/>
                            <a:ext cx="3563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181182" id="Group 56" o:spid="_x0000_s1026" style="position:absolute;margin-left:252.05pt;margin-top:112.35pt;width:276.75pt;height:57.05pt;z-index:15750656;mso-position-horizontal-relative:page" coordorigin="5041,2247" coordsize="5535,11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">
                <v:shape id="Picture 59" o:spid="_x0000_s1027" type="#_x0000_t75" style="position:absolute;left:5041;top:2246;width:5068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0Bvr/EAAAA2wAAAA8AAABkcnMvZG93bnJldi54bWxEj81qwzAQhO+FvoPYQG+N7IaU1LFsTKHQ&#10;SwJ1SulxsdY/2FoZS4mdt48ChR6HmfmGSfPFDOJCk+ssK4jXEQjiyuqOGwXfp4/nHQjnkTUOlknB&#10;lRzk2eNDiom2M3/RpfSNCBB2CSpovR8TKV3VkkG3tiNx8Go7GfRBTo3UE84Bbgb5EkWv0mDHYaHF&#10;kd5bqvrybBT8zP0m8sWmjIfj73l7PdT1oZZKPa2WYg/C0+L/w3/tT61g9wb3L+EHyO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0Bvr/EAAAA2wAAAA8AAAAAAAAAAAAAAAAA&#10;nwIAAGRycy9kb3ducmV2LnhtbFBLBQYAAAAABAAEAPcAAACQAwAAAAA=&#10;">
                  <v:imagedata r:id="rId197" o:title=""/>
                </v:shape>
                <v:shape id="Picture 58" o:spid="_x0000_s1028" type="#_x0000_t75" style="position:absolute;left:5041;top:2625;width:5535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bsT+vCAAAA2wAAAA8AAABkcnMvZG93bnJldi54bWxET01rwkAQvRf8D8sI3urGlBaNriLBYsGT&#10;UQ/exuyYBLOzIbvG1F/fPRQ8Pt73YtWbWnTUusqygsk4AkGcW11xoeB4+H6fgnAeWWNtmRT8koPV&#10;cvC2wETbB++py3whQgi7BBWU3jeJlC4vyaAb24Y4cFfbGvQBtoXULT5CuKllHEVf0mDFoaHEhtKS&#10;8lt2Nwqeu3O832V+s7lcP7vt85TGHzZVajTs13MQnnr/Ev+7f7SCWVgfvoQfIJd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7E/rwgAAANsAAAAPAAAAAAAAAAAAAAAAAJ8C&#10;AABkcnMvZG93bnJldi54bWxQSwUGAAAAAAQABAD3AAAAjgMAAAAA&#10;">
                  <v:imagedata r:id="rId198" o:title=""/>
                </v:shape>
                <v:shape id="Picture 57" o:spid="_x0000_s1029" type="#_x0000_t75" style="position:absolute;left:5041;top:3007;width:3563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tC1DFAAAA2wAAAA8AAABkcnMvZG93bnJldi54bWxEj09rwkAUxO+FfoflFXqrG6W0Gl2lDQge&#10;LNQ/oMdn9pkNZt/G7Cam375bKHgcZuY3zGzR20p01PjSsYLhIAFBnDtdcqFgv1u+jEH4gKyxckwK&#10;fsjDYv74MMNUuxtvqNuGQkQI+xQVmBDqVEqfG7LoB64mjt7ZNRZDlE0hdYO3CLeVHCXJm7RYclww&#10;WFNmKL9sW6vg6L/bNltmn3xaT1673uj36+FLqeen/mMKIlAf7uH/9kormAzh70v8AXL+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xrQtQxQAAANsAAAAPAAAAAAAAAAAAAAAA&#10;AJ8CAABkcnMvZG93bnJldi54bWxQSwUGAAAAAAQABAD3AAAAkQMAAAAA&#10;">
                  <v:imagedata r:id="rId199" o:title=""/>
                </v:shape>
                <w10:wrap anchorx="page"/>
              </v:group>
            </w:pict>
          </mc:Fallback>
        </mc:AlternateContent>
      </w:r>
      <w:r>
        <w:rPr>
          <w:rFonts w:ascii="Symbol" w:hAnsi="Symbol"/>
          <w:w w:val="99"/>
          <w:sz w:val="32"/>
        </w:rPr>
        <w:t></w:t>
      </w:r>
    </w:p>
    <w:p w14:paraId="168CD269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3370C277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07E10B2D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5F767CCF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5F9F0BA1" w14:textId="7D029193" w:rsidR="004F4ED4" w:rsidRDefault="00E50AA7">
      <w:pPr>
        <w:pStyle w:val="BodyText"/>
        <w:spacing w:before="6"/>
        <w:rPr>
          <w:rFonts w:ascii="Symbol" w:hAnsi="Symbol"/>
          <w:sz w:val="16"/>
        </w:rPr>
      </w:pPr>
      <w:r>
        <w:rPr>
          <w:noProof/>
          <w:lang w:val="en-GB" w:eastAsia="en-GB"/>
        </w:rPr>
        <w:drawing>
          <wp:anchor distT="0" distB="0" distL="0" distR="0" simplePos="0" relativeHeight="34" behindDoc="0" locked="0" layoutInCell="1" allowOverlap="1" wp14:anchorId="2E3A7E0F" wp14:editId="1502D420">
            <wp:simplePos x="0" y="0"/>
            <wp:positionH relativeFrom="page">
              <wp:posOffset>1081341</wp:posOffset>
            </wp:positionH>
            <wp:positionV relativeFrom="paragraph">
              <wp:posOffset>153090</wp:posOffset>
            </wp:positionV>
            <wp:extent cx="1195637" cy="1458468"/>
            <wp:effectExtent l="0" t="0" r="0" b="0"/>
            <wp:wrapTopAndBottom/>
            <wp:docPr id="51" name="image114.png" descr="No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114.png"/>
                    <pic:cNvPicPr/>
                  </pic:nvPicPr>
                  <pic:blipFill>
                    <a:blip r:embed="rId2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5637" cy="14584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38E180C" w14:textId="4C605DC2" w:rsidR="004F4ED4" w:rsidRDefault="005C7919">
      <w:pPr>
        <w:pStyle w:val="BodyText"/>
        <w:spacing w:before="9"/>
        <w:rPr>
          <w:rFonts w:ascii="Symbol" w:hAnsi="Symbol"/>
          <w:sz w:val="19"/>
        </w:rPr>
      </w:pPr>
      <w:r>
        <w:rPr>
          <w:rFonts w:ascii="Symbol" w:hAnsi="Symbol"/>
          <w:noProof/>
          <w:sz w:val="20"/>
          <w:lang w:val="en-GB" w:eastAsia="en-GB"/>
        </w:rPr>
        <mc:AlternateContent>
          <mc:Choice Requires="wpg">
            <w:drawing>
              <wp:anchor distT="0" distB="0" distL="114300" distR="114300" simplePos="0" relativeHeight="251665920" behindDoc="0" locked="0" layoutInCell="1" allowOverlap="1" wp14:anchorId="4FD948F9" wp14:editId="5D6092DE">
                <wp:simplePos x="0" y="0"/>
                <wp:positionH relativeFrom="column">
                  <wp:posOffset>2608580</wp:posOffset>
                </wp:positionH>
                <wp:positionV relativeFrom="paragraph">
                  <wp:posOffset>1482090</wp:posOffset>
                </wp:positionV>
                <wp:extent cx="3292475" cy="725805"/>
                <wp:effectExtent l="0" t="0" r="0" b="0"/>
                <wp:wrapNone/>
                <wp:docPr id="44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2475" cy="725805"/>
                          <a:chOff x="0" y="0"/>
                          <a:chExt cx="5185" cy="1143"/>
                        </a:xfrm>
                      </wpg:grpSpPr>
                      <pic:pic xmlns:pic="http://schemas.openxmlformats.org/drawingml/2006/picture">
                        <pic:nvPicPr>
                          <pic:cNvPr id="46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3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8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3" y="0"/>
                            <a:ext cx="2681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81"/>
                            <a:ext cx="2287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2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43" y="381"/>
                            <a:ext cx="1944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4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89" y="381"/>
                            <a:ext cx="939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6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63"/>
                            <a:ext cx="2308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94" y="763"/>
                            <a:ext cx="821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603B69" id="Group 23" o:spid="_x0000_s1026" style="position:absolute;margin-left:205.4pt;margin-top:116.7pt;width:259.25pt;height:57.15pt;z-index:251665920" coordsize="5185,11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">
                <v:shape id="Picture 30" o:spid="_x0000_s1027" type="#_x0000_t75" style="position:absolute;width:2643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yr6p/EAAAA2wAAAA8AAABkcnMvZG93bnJldi54bWxEj0FrAjEUhO+F/ofwCl6KZitl0e1mRRSx&#10;4KXaQq+PzXMT3LxsN1G3/74RCh6HmfmGKReDa8WF+mA9K3iZZCCIa68tNwq+PjfjGYgQkTW2nknB&#10;LwVYVI8PJRbaX3lPl0NsRIJwKFCBibErpAy1IYdh4jvi5B197zAm2TdS93hNcNfKaZbl0qHltGCw&#10;o5Wh+nQ4OwWr7TlffuysicP3erY28+efzpJSo6dh+QYi0hDv4f/2u1bwmsPtS/oBsvo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yr6p/EAAAA2wAAAA8AAAAAAAAAAAAAAAAA&#10;nwIAAGRycy9kb3ducmV2LnhtbFBLBQYAAAAABAAEAPcAAACQAwAAAAA=&#10;">
                  <v:imagedata r:id="rId208" o:title=""/>
                </v:shape>
                <v:shape id="Picture 29" o:spid="_x0000_s1028" type="#_x0000_t75" style="position:absolute;left:2503;width:2681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OBR1vAAAAA2wAAAA8AAABkcnMvZG93bnJldi54bWxET81qwkAQvhd8h2WE3urGNgSJrlIUG6m9&#10;NO0DDNkxCc3OhuzWpG/vHAoeP77/zW5ynbrSEFrPBpaLBBRx5W3LtYHvr+PTClSIyBY7z2TgjwLs&#10;trOHDebWj/xJ1zLWSkI45GigibHPtQ5VQw7DwvfEwl384DAKHGptBxwl3HX6OUky7bBlaWiwp31D&#10;1U/566S3WJ0J38uPfXHMbHV48/El9cY8zqfXNahIU7yL/90nayCVsfJFfoDe3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k4FHW8AAAADbAAAADwAAAAAAAAAAAAAAAACfAgAA&#10;ZHJzL2Rvd25yZXYueG1sUEsFBgAAAAAEAAQA9wAAAIwDAAAAAA==&#10;">
                  <v:imagedata r:id="rId209" o:title=""/>
                </v:shape>
                <v:shape id="Picture 28" o:spid="_x0000_s1029" type="#_x0000_t75" style="position:absolute;top:381;width:2287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BOrJfAAAAA2wAAAA8AAABkcnMvZG93bnJldi54bWxET8uKwjAU3Q/4D+EKsxtTB0akGkXEGUZm&#10;4wvXl+baBpub0sS0+vVmMeDycN7zZW9rEan1xrGC8SgDQVw4bbhUcDp+f0xB+ICssXZMCu7kYbkY&#10;vM0x167jPcVDKEUKYZ+jgiqEJpfSFxVZ9CPXECfu4lqLIcG2lLrFLoXbWn5m2URaNJwaKmxoXVFx&#10;Pdysgi5O9ubnbLb13y1uH4/ddXqMG6Xeh/1qBiJQH17if/evVvCV1qcv6QfIxR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AE6sl8AAAADbAAAADwAAAAAAAAAAAAAAAACfAgAA&#10;ZHJzL2Rvd25yZXYueG1sUEsFBgAAAAAEAAQA9wAAAIwDAAAAAA==&#10;">
                  <v:imagedata r:id="rId210" o:title=""/>
                </v:shape>
                <v:shape id="Picture 27" o:spid="_x0000_s1030" type="#_x0000_t75" style="position:absolute;left:2143;top:381;width:1944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KBZVDDAAAA2wAAAA8AAABkcnMvZG93bnJldi54bWxEj0FrwkAUhO9C/8PyCt50o1TR6CoiCM2h&#10;tEbF6yP7TILZtyG7JvHfdwsFj8PMfMOst72pREuNKy0rmIwjEMSZ1SXnCs6nw2gBwnlkjZVlUvAk&#10;B9vN22CNsbYdH6lNfS4ChF2MCgrv61hKlxVk0I1tTRy8m20M+iCbXOoGuwA3lZxG0VwaLDksFFjT&#10;vqDsnj6MgrQrr0m3NO7r9PF9aX8myUxmiVLD9363AuGp96/wf/tTK5hN4e9L+AFy8w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oFlUMMAAADbAAAADwAAAAAAAAAAAAAAAACf&#10;AgAAZHJzL2Rvd25yZXYueG1sUEsFBgAAAAAEAAQA9wAAAI8DAAAAAA==&#10;">
                  <v:imagedata r:id="rId211" o:title=""/>
                </v:shape>
                <v:shape id="Picture 26" o:spid="_x0000_s1031" type="#_x0000_t75" style="position:absolute;left:3989;top:381;width:939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xaSbzDAAAA2wAAAA8AAABkcnMvZG93bnJldi54bWxEj0FrwkAUhO+C/2F5Qi+iG1ujkmYjodDS&#10;q1qKx0f2mU3Nvg3Zrab/visIHoeZ+YbJt4NtxYV63zhWsJgnIIgrpxuuFXwd3mcbED4ga2wdk4I/&#10;8rAtxqMcM+2uvKPLPtQiQthnqMCE0GVS+sqQRT93HXH0Tq63GKLsa6l7vEa4beVzkqykxYbjgsGO&#10;3gxV5/2vVXBsjuvKf5har7q2/JYv6bT8SZV6mgzlK4hAQ3iE7+1PrSBdwu1L/AGy+A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FpJvMMAAADbAAAADwAAAAAAAAAAAAAAAACf&#10;AgAAZHJzL2Rvd25yZXYueG1sUEsFBgAAAAAEAAQA9wAAAI8DAAAAAA==&#10;">
                  <v:imagedata r:id="rId212" o:title=""/>
                </v:shape>
                <v:shape id="Picture 25" o:spid="_x0000_s1032" type="#_x0000_t75" style="position:absolute;top:763;width:2308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vDAarFAAAA2wAAAA8AAABkcnMvZG93bnJldi54bWxEj0FrwkAUhO8F/8PyhN7qxkJFYjYiQqGU&#10;0mKMordH9plNm30bsluN/94VCj0OM/MNky0H24oz9b5xrGA6SUAQV043XCsot69PcxA+IGtsHZOC&#10;K3lY5qOHDFPtLryhcxFqESHsU1RgQuhSKX1lyKKfuI44eifXWwxR9rXUPV4i3LbyOUlm0mLDccFg&#10;R2tD1U/xaxUcrCv8cf/1We7ep1fefpjvw3pQ6nE8rBYgAg3hP/zXftMKXmZw/xJ/gMx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bwwGqxQAAANsAAAAPAAAAAAAAAAAAAAAA&#10;AJ8CAABkcnMvZG93bnJldi54bWxQSwUGAAAAAAQABAD3AAAAkQMAAAAA&#10;">
                  <v:imagedata r:id="rId213" o:title=""/>
                </v:shape>
                <v:shape id="Picture 24" o:spid="_x0000_s1033" type="#_x0000_t75" style="position:absolute;left:2194;top:763;width:821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o8h33AAAAA2wAAAA8AAABkcnMvZG93bnJldi54bWxETz1vwjAQ3Sv1P1iHxFYcEERpwKAWCYmx&#10;JVm6HfGRWMTnNDaQ/Pt6QOr49L43u8G24k69N44VzGcJCOLKacO1grI4vGUgfEDW2DomBSN52G1f&#10;XzaYa/fgb7qfQi1iCPscFTQhdLmUvmrIop+5jjhyF9dbDBH2tdQ9PmK4beUiSVJp0XBsaLCjfUPV&#10;9XSzCrKv88+Yyvl4TovlJ+1/SxPeS6Wmk+FjDSLQEP7FT/dRK1jFsfFL/AFy+w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CjyHfcAAAADbAAAADwAAAAAAAAAAAAAAAACfAgAA&#10;ZHJzL2Rvd25yZXYueG1sUEsFBgAAAAAEAAQA9wAAAIwDAAAAAA==&#10;">
                  <v:imagedata r:id="rId214" o:title=""/>
                </v:shape>
              </v:group>
            </w:pict>
          </mc:Fallback>
        </mc:AlternateContent>
      </w:r>
    </w:p>
    <w:p w14:paraId="2D3D682A" w14:textId="77777777" w:rsidR="004F4ED4" w:rsidRDefault="004F4ED4">
      <w:pPr>
        <w:rPr>
          <w:rFonts w:ascii="Symbol" w:hAnsi="Symbol"/>
          <w:sz w:val="19"/>
        </w:rPr>
        <w:sectPr w:rsidR="004F4ED4">
          <w:pgSz w:w="11900" w:h="16850"/>
          <w:pgMar w:top="1360" w:right="1340" w:bottom="280" w:left="760" w:header="720" w:footer="720" w:gutter="0"/>
          <w:cols w:space="720"/>
        </w:sectPr>
      </w:pPr>
    </w:p>
    <w:p w14:paraId="27D1EB00" w14:textId="013937A1" w:rsidR="004F4ED4" w:rsidRDefault="00E50AA7">
      <w:pPr>
        <w:pStyle w:val="BodyText"/>
        <w:spacing w:before="8"/>
        <w:rPr>
          <w:rFonts w:ascii="Symbol" w:hAnsi="Symbol"/>
          <w:sz w:val="8"/>
        </w:rPr>
      </w:pP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652608" behindDoc="0" locked="0" layoutInCell="1" allowOverlap="1" wp14:anchorId="57C61374" wp14:editId="64E51F75">
                <wp:simplePos x="0" y="0"/>
                <wp:positionH relativeFrom="page">
                  <wp:posOffset>3201035</wp:posOffset>
                </wp:positionH>
                <wp:positionV relativeFrom="page">
                  <wp:posOffset>914400</wp:posOffset>
                </wp:positionV>
                <wp:extent cx="3575685" cy="966470"/>
                <wp:effectExtent l="0" t="0" r="0" b="0"/>
                <wp:wrapNone/>
                <wp:docPr id="72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75685" cy="966470"/>
                          <a:chOff x="5041" y="1440"/>
                          <a:chExt cx="5631" cy="1522"/>
                        </a:xfrm>
                      </wpg:grpSpPr>
                      <pic:pic xmlns:pic="http://schemas.openxmlformats.org/drawingml/2006/picture">
                        <pic:nvPicPr>
                          <pic:cNvPr id="73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1440"/>
                            <a:ext cx="4791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4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1822"/>
                            <a:ext cx="5631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5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2201"/>
                            <a:ext cx="2641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6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35" y="2201"/>
                            <a:ext cx="360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7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15" y="2201"/>
                            <a:ext cx="1679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8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1" y="2582"/>
                            <a:ext cx="1656" cy="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CF67BA" id="Group 40" o:spid="_x0000_s1026" style="position:absolute;margin-left:252.05pt;margin-top:1in;width:281.55pt;height:76.1pt;z-index:251652608;mso-position-horizontal-relative:page;mso-position-vertical-relative:page" coordorigin="5041,1440" coordsize="5631,15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">
                <v:shape id="Picture 46" o:spid="_x0000_s1027" type="#_x0000_t75" style="position:absolute;left:5041;top:1440;width:4791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ZP+PAAAAA2wAAAA8AAABkcnMvZG93bnJldi54bWxEj92KwjAUhO8XfIdwBG8Wm6r4Q20UWRC8&#10;rfoAh+bYFJuT2sTafXsjLOzlMDPfMPl+sI3oqfO1YwWzJAVBXDpdc6XgejlONyB8QNbYOCYFv+Rh&#10;vxt95Zhp9+KC+nOoRISwz1CBCaHNpPSlIYs+cS1x9G6usxii7CqpO3xFuG3kPE1X0mLNccFgSz+G&#10;yvv5aRX0/NBpwavvWbswWNyIlsX1qdRkPBy2IAIN4T/81z5pBesFfL7EHyB3b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CVk/48AAAADbAAAADwAAAAAAAAAAAAAAAACfAgAA&#10;ZHJzL2Rvd25yZXYueG1sUEsFBgAAAAAEAAQA9wAAAIwDAAAAAA==&#10;">
                  <v:imagedata r:id="rId221" o:title=""/>
                </v:shape>
                <v:shape id="Picture 45" o:spid="_x0000_s1028" type="#_x0000_t75" style="position:absolute;left:5041;top:1822;width:5631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wUKrEAAAA2wAAAA8AAABkcnMvZG93bnJldi54bWxEj0FrwkAUhO8F/8PyhN7qRilRoquoYPVW&#10;TEvx+My+ZkOzb9PsGuO/7wpCj8PMfMMsVr2tRUetrxwrGI8SEMSF0xWXCj4/di8zED4ga6wdk4Ib&#10;eVgtB08LzLS78pG6PJQiQthnqMCE0GRS+sKQRT9yDXH0vl1rMUTZllK3eI1wW8tJkqTSYsVxwWBD&#10;W0PFT36xCr7eZqeDOaf7zY3SU/7e1b+7dKzU87Bfz0EE6sN/+NE+aAXTV7h/iT9ALv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OwUKrEAAAA2wAAAA8AAAAAAAAAAAAAAAAA&#10;nwIAAGRycy9kb3ducmV2LnhtbFBLBQYAAAAABAAEAPcAAACQAwAAAAA=&#10;">
                  <v:imagedata r:id="rId222" o:title=""/>
                </v:shape>
                <v:shape id="Picture 44" o:spid="_x0000_s1029" type="#_x0000_t75" style="position:absolute;left:5041;top:2201;width:2641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xfOPEAAAA2wAAAA8AAABkcnMvZG93bnJldi54bWxEj9FqwkAURN8L/sNyhb7VjWJVoquIaCu0&#10;KFE/4JK9JtHs3ZBdk/TvuwWhj8PMnGEWq86UoqHaFZYVDAcRCOLU6oIzBZfz7m0GwnlkjaVlUvBD&#10;DlbL3ssCY21bTqg5+UwECLsYFeTeV7GULs3JoBvYijh4V1sb9EHWmdQ1tgFuSjmKook0WHBYyLGi&#10;TU7p/fQwCnA8/bxdv5LksN4em/awHxXfjw+lXvvdeg7CU+f/w8/2XiuYvsPfl/AD5PI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zxfOPEAAAA2wAAAA8AAAAAAAAAAAAAAAAA&#10;nwIAAGRycy9kb3ducmV2LnhtbFBLBQYAAAAABAAEAPcAAACQAwAAAAA=&#10;">
                  <v:imagedata r:id="rId223" o:title=""/>
                </v:shape>
                <v:shape id="Picture 43" o:spid="_x0000_s1030" type="#_x0000_t75" style="position:absolute;left:7535;top:2201;width:360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9Jnd7EAAAA2wAAAA8AAABkcnMvZG93bnJldi54bWxEj09rwkAUxO9Cv8PyCr3pri2aEt2EIvQf&#10;eDHx0tsz+0yC2bchu9X027sFweMwM79h1vloO3GmwbeONcxnCgRx5UzLtYZ9+T59BeEDssHOMWn4&#10;Iw959jBZY2rchXd0LkItIoR9ihqaEPpUSl81ZNHPXE8cvaMbLIYoh1qaAS8Rbjv5rNRSWmw5LjTY&#10;06ah6lT8Wg3uu3jZlsfkZ1PuPhTXQS0On3utnx7HtxWIQGO4h2/tL6MhWcL/l/gDZHY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9Jnd7EAAAA2wAAAA8AAAAAAAAAAAAAAAAA&#10;nwIAAGRycy9kb3ducmV2LnhtbFBLBQYAAAAABAAEAPcAAACQAwAAAAA=&#10;">
                  <v:imagedata r:id="rId224" o:title=""/>
                </v:shape>
                <v:shape id="Picture 42" o:spid="_x0000_s1031" type="#_x0000_t75" style="position:absolute;left:7715;top:2201;width:1679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zkGXXIAAAA2wAAAA8AAABkcnMvZG93bnJldi54bWxEj09rwkAUxO8Fv8PyhF6KbuzBP9FValtb&#10;oSAYtdTbI/vMhmbfhuw2pt++Wyj0OMzMb5jFqrOVaKnxpWMFo2ECgjh3uuRCwfGwGUxB+ICssXJM&#10;Cr7Jw2rZu1lgqt2V99RmoRARwj5FBSaEOpXS54Ys+qGriaN3cY3FEGVTSN3gNcJtJe+TZCwtlhwX&#10;DNb0aCj/zL6sgt355WN9l5hp+/p83J3esu377MkpddvvHuYgAnXhP/zX3moFkwn8fok/QC5/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BM5Bl1yAAAANsAAAAPAAAAAAAAAAAA&#10;AAAAAJ8CAABkcnMvZG93bnJldi54bWxQSwUGAAAAAAQABAD3AAAAlAMAAAAA&#10;">
                  <v:imagedata r:id="rId225" o:title=""/>
                </v:shape>
                <v:shape id="Picture 41" o:spid="_x0000_s1032" type="#_x0000_t75" style="position:absolute;left:5041;top:2582;width:1656;height: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Kv4i/DAAAA2wAAAA8AAABkcnMvZG93bnJldi54bWxET01vgkAQvTfpf9hME291gaht0JVQEhvj&#10;SamHepuwU6BlZwm7FfrvuwcTjy/ve5NNphNXGlxrWUE8j0AQV1a3XCs4f+yeX0E4j6yxs0wK/shB&#10;tn182GCq7cgnupa+FiGEXYoKGu/7VEpXNWTQzW1PHLgvOxj0AQ611AOOIdx0MomilTTYcmhosKei&#10;oeqn/DUKpvfvIj63y7cxPy5OZZ58dofLQqnZ05SvQXia/F18c++1gpcwNnwJP0Bu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q/iL8MAAADbAAAADwAAAAAAAAAAAAAAAACf&#10;AgAAZHJzL2Rvd25yZXYueG1sUEsFBgAAAAAEAAQA9wAAAI8DAAAAAA==&#10;">
                  <v:imagedata r:id="rId226" o:title=""/>
                </v:shape>
                <w10:wrap anchorx="page" anchory="page"/>
              </v:group>
            </w:pict>
          </mc:Fallback>
        </mc:AlternateContent>
      </w:r>
    </w:p>
    <w:p w14:paraId="3B312D60" w14:textId="5F8A014A" w:rsidR="004F4ED4" w:rsidRDefault="00E50AA7">
      <w:pPr>
        <w:tabs>
          <w:tab w:val="left" w:pos="4281"/>
        </w:tabs>
        <w:ind w:left="739"/>
        <w:rPr>
          <w:rFonts w:ascii="Symbol" w:hAnsi="Symbol"/>
          <w:sz w:val="20"/>
        </w:rPr>
      </w:pPr>
      <w:r>
        <w:rPr>
          <w:rFonts w:ascii="Symbol" w:hAnsi="Symbol"/>
          <w:noProof/>
          <w:position w:val="26"/>
          <w:sz w:val="20"/>
          <w:lang w:val="en-GB" w:eastAsia="en-GB"/>
        </w:rPr>
        <w:drawing>
          <wp:inline distT="0" distB="0" distL="0" distR="0" wp14:anchorId="420442A5" wp14:editId="4D3388A7">
            <wp:extent cx="1737360" cy="1699259"/>
            <wp:effectExtent l="0" t="0" r="0" b="0"/>
            <wp:docPr id="55" name="image136.png" descr="Prime Minister U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136.png"/>
                    <pic:cNvPicPr/>
                  </pic:nvPicPr>
                  <pic:blipFill>
                    <a:blip r:embed="rId2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7360" cy="1699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A69590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59C49F69" w14:textId="77777777" w:rsidR="004F4ED4" w:rsidRDefault="004F4ED4">
      <w:pPr>
        <w:pStyle w:val="BodyText"/>
        <w:rPr>
          <w:rFonts w:ascii="Symbol" w:hAnsi="Symbol"/>
          <w:sz w:val="20"/>
        </w:rPr>
      </w:pPr>
    </w:p>
    <w:p w14:paraId="672460C6" w14:textId="12260DCB" w:rsidR="004F4ED4" w:rsidRPr="005C7919" w:rsidRDefault="004F4ED4">
      <w:pPr>
        <w:spacing w:before="263"/>
        <w:ind w:right="368"/>
        <w:jc w:val="center"/>
        <w:rPr>
          <w:rFonts w:ascii="Symbol" w:hAnsi="Symbol"/>
          <w:sz w:val="36"/>
          <w:szCs w:val="36"/>
        </w:rPr>
      </w:pPr>
    </w:p>
    <w:p w14:paraId="79A17FC4" w14:textId="77777777" w:rsidR="004F4ED4" w:rsidRDefault="004F4ED4">
      <w:pPr>
        <w:pStyle w:val="BodyText"/>
        <w:rPr>
          <w:rFonts w:ascii="Symbol" w:hAnsi="Symbol"/>
        </w:rPr>
      </w:pPr>
    </w:p>
    <w:p w14:paraId="43AF7B5D" w14:textId="77777777" w:rsidR="004F4ED4" w:rsidRDefault="004F4ED4">
      <w:pPr>
        <w:pStyle w:val="BodyText"/>
        <w:rPr>
          <w:rFonts w:ascii="Symbol" w:hAnsi="Symbol"/>
        </w:rPr>
      </w:pPr>
    </w:p>
    <w:p w14:paraId="6E5E9290" w14:textId="7B76376D" w:rsidR="004F4ED4" w:rsidRDefault="004F4ED4" w:rsidP="005C7919">
      <w:pPr>
        <w:pStyle w:val="BodyText"/>
        <w:tabs>
          <w:tab w:val="left" w:pos="5595"/>
        </w:tabs>
        <w:spacing w:before="9"/>
        <w:rPr>
          <w:rFonts w:ascii="Symbol" w:hAnsi="Symbol"/>
          <w:sz w:val="24"/>
        </w:rPr>
      </w:pPr>
    </w:p>
    <w:p w14:paraId="19E07069" w14:textId="7992301B" w:rsidR="004F4ED4" w:rsidRDefault="005C7919" w:rsidP="005C7919">
      <w:pPr>
        <w:pStyle w:val="BodyText"/>
        <w:spacing w:before="130" w:line="211" w:lineRule="auto"/>
        <w:ind w:right="597"/>
      </w:pPr>
      <w:r>
        <w:rPr>
          <w:sz w:val="32"/>
          <w:szCs w:val="32"/>
        </w:rPr>
        <w:t xml:space="preserve">You stay away from </w:t>
      </w:r>
      <w:r w:rsidRPr="005C7919">
        <w:rPr>
          <w:noProof/>
          <w:sz w:val="36"/>
          <w:szCs w:val="36"/>
          <w:lang w:val="en-GB" w:eastAsia="en-GB"/>
        </w:rPr>
        <w:t>crowds e.g. do not have people in your cell, keep 2 metre spaces when queing for medication or food.</w:t>
      </w:r>
    </w:p>
    <w:sectPr w:rsidR="004F4ED4">
      <w:type w:val="continuous"/>
      <w:pgSz w:w="11900" w:h="16850"/>
      <w:pgMar w:top="1440" w:right="1340" w:bottom="280" w:left="760" w:header="720" w:footer="720" w:gutter="0"/>
      <w:cols w:num="2" w:space="720" w:equalWidth="0">
        <w:col w:w="3710" w:space="472"/>
        <w:col w:w="5618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B2C5209"/>
    <w:multiLevelType w:val="hybridMultilevel"/>
    <w:tmpl w:val="D3EA3A60"/>
    <w:lvl w:ilvl="0" w:tplc="C242E474">
      <w:numFmt w:val="bullet"/>
      <w:lvlText w:val=""/>
      <w:lvlJc w:val="left"/>
      <w:pPr>
        <w:ind w:left="5013" w:hanging="358"/>
      </w:pPr>
      <w:rPr>
        <w:rFonts w:ascii="Symbol" w:eastAsia="Symbol" w:hAnsi="Symbol" w:cs="Symbol" w:hint="default"/>
        <w:w w:val="99"/>
        <w:sz w:val="32"/>
        <w:szCs w:val="32"/>
        <w:lang w:val="en-US" w:eastAsia="en-US" w:bidi="ar-SA"/>
      </w:rPr>
    </w:lvl>
    <w:lvl w:ilvl="1" w:tplc="E61C7930">
      <w:numFmt w:val="bullet"/>
      <w:lvlText w:val="•"/>
      <w:lvlJc w:val="left"/>
      <w:pPr>
        <w:ind w:left="5497" w:hanging="358"/>
      </w:pPr>
      <w:rPr>
        <w:rFonts w:hint="default"/>
        <w:lang w:val="en-US" w:eastAsia="en-US" w:bidi="ar-SA"/>
      </w:rPr>
    </w:lvl>
    <w:lvl w:ilvl="2" w:tplc="9F10B44E">
      <w:numFmt w:val="bullet"/>
      <w:lvlText w:val="•"/>
      <w:lvlJc w:val="left"/>
      <w:pPr>
        <w:ind w:left="5975" w:hanging="358"/>
      </w:pPr>
      <w:rPr>
        <w:rFonts w:hint="default"/>
        <w:lang w:val="en-US" w:eastAsia="en-US" w:bidi="ar-SA"/>
      </w:rPr>
    </w:lvl>
    <w:lvl w:ilvl="3" w:tplc="8B0480E6">
      <w:numFmt w:val="bullet"/>
      <w:lvlText w:val="•"/>
      <w:lvlJc w:val="left"/>
      <w:pPr>
        <w:ind w:left="6453" w:hanging="358"/>
      </w:pPr>
      <w:rPr>
        <w:rFonts w:hint="default"/>
        <w:lang w:val="en-US" w:eastAsia="en-US" w:bidi="ar-SA"/>
      </w:rPr>
    </w:lvl>
    <w:lvl w:ilvl="4" w:tplc="861C4AC2">
      <w:numFmt w:val="bullet"/>
      <w:lvlText w:val="•"/>
      <w:lvlJc w:val="left"/>
      <w:pPr>
        <w:ind w:left="6931" w:hanging="358"/>
      </w:pPr>
      <w:rPr>
        <w:rFonts w:hint="default"/>
        <w:lang w:val="en-US" w:eastAsia="en-US" w:bidi="ar-SA"/>
      </w:rPr>
    </w:lvl>
    <w:lvl w:ilvl="5" w:tplc="87A440AE">
      <w:numFmt w:val="bullet"/>
      <w:lvlText w:val="•"/>
      <w:lvlJc w:val="left"/>
      <w:pPr>
        <w:ind w:left="7409" w:hanging="358"/>
      </w:pPr>
      <w:rPr>
        <w:rFonts w:hint="default"/>
        <w:lang w:val="en-US" w:eastAsia="en-US" w:bidi="ar-SA"/>
      </w:rPr>
    </w:lvl>
    <w:lvl w:ilvl="6" w:tplc="A63E02A0">
      <w:numFmt w:val="bullet"/>
      <w:lvlText w:val="•"/>
      <w:lvlJc w:val="left"/>
      <w:pPr>
        <w:ind w:left="7887" w:hanging="358"/>
      </w:pPr>
      <w:rPr>
        <w:rFonts w:hint="default"/>
        <w:lang w:val="en-US" w:eastAsia="en-US" w:bidi="ar-SA"/>
      </w:rPr>
    </w:lvl>
    <w:lvl w:ilvl="7" w:tplc="F08AA3C2">
      <w:numFmt w:val="bullet"/>
      <w:lvlText w:val="•"/>
      <w:lvlJc w:val="left"/>
      <w:pPr>
        <w:ind w:left="8365" w:hanging="358"/>
      </w:pPr>
      <w:rPr>
        <w:rFonts w:hint="default"/>
        <w:lang w:val="en-US" w:eastAsia="en-US" w:bidi="ar-SA"/>
      </w:rPr>
    </w:lvl>
    <w:lvl w:ilvl="8" w:tplc="F4F274E8">
      <w:numFmt w:val="bullet"/>
      <w:lvlText w:val="•"/>
      <w:lvlJc w:val="left"/>
      <w:pPr>
        <w:ind w:left="8843" w:hanging="358"/>
      </w:pPr>
      <w:rPr>
        <w:rFonts w:hint="default"/>
        <w:lang w:val="en-US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F4ED4"/>
    <w:rsid w:val="00114BE9"/>
    <w:rsid w:val="004D74A1"/>
    <w:rsid w:val="004F4ED4"/>
    <w:rsid w:val="005C7919"/>
    <w:rsid w:val="0071269B"/>
    <w:rsid w:val="007A06B5"/>
    <w:rsid w:val="009E6343"/>
    <w:rsid w:val="00C3226C"/>
    <w:rsid w:val="00E442FB"/>
    <w:rsid w:val="00E50A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3DB9B0A"/>
  <w15:docId w15:val="{06F73B40-3684-8F4A-B61B-AF84788C74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Arial" w:eastAsia="Arial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38"/>
      <w:szCs w:val="38"/>
    </w:rPr>
  </w:style>
  <w:style w:type="paragraph" w:styleId="ListParagraph">
    <w:name w:val="List Paragraph"/>
    <w:basedOn w:val="Normal"/>
    <w:uiPriority w:val="1"/>
    <w:qFormat/>
    <w:pPr>
      <w:ind w:left="4998" w:hanging="358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71269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269B"/>
    <w:rPr>
      <w:rFonts w:ascii="Tahoma" w:eastAsia="Arial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2.png"/><Relationship Id="rId21" Type="http://schemas.openxmlformats.org/officeDocument/2006/relationships/image" Target="media/image16.png"/><Relationship Id="rId42" Type="http://schemas.openxmlformats.org/officeDocument/2006/relationships/image" Target="media/image37.png"/><Relationship Id="rId63" Type="http://schemas.openxmlformats.org/officeDocument/2006/relationships/image" Target="media/image58.png"/><Relationship Id="rId84" Type="http://schemas.openxmlformats.org/officeDocument/2006/relationships/image" Target="media/image79.png"/><Relationship Id="rId138" Type="http://schemas.openxmlformats.org/officeDocument/2006/relationships/image" Target="media/image133.png"/><Relationship Id="rId159" Type="http://schemas.openxmlformats.org/officeDocument/2006/relationships/image" Target="media/image154.png"/><Relationship Id="rId170" Type="http://schemas.openxmlformats.org/officeDocument/2006/relationships/image" Target="media/image165.png"/><Relationship Id="rId191" Type="http://schemas.openxmlformats.org/officeDocument/2006/relationships/image" Target="media/image186.png"/><Relationship Id="rId205" Type="http://schemas.openxmlformats.org/officeDocument/2006/relationships/image" Target="media/image200.png"/><Relationship Id="rId226" Type="http://schemas.openxmlformats.org/officeDocument/2006/relationships/image" Target="media/image221.png"/><Relationship Id="rId107" Type="http://schemas.openxmlformats.org/officeDocument/2006/relationships/image" Target="media/image102.png"/><Relationship Id="rId11" Type="http://schemas.openxmlformats.org/officeDocument/2006/relationships/image" Target="media/image6.png"/><Relationship Id="rId32" Type="http://schemas.openxmlformats.org/officeDocument/2006/relationships/image" Target="media/image27.png"/><Relationship Id="rId53" Type="http://schemas.openxmlformats.org/officeDocument/2006/relationships/image" Target="media/image48.png"/><Relationship Id="rId74" Type="http://schemas.openxmlformats.org/officeDocument/2006/relationships/image" Target="media/image69.png"/><Relationship Id="rId128" Type="http://schemas.openxmlformats.org/officeDocument/2006/relationships/image" Target="media/image123.png"/><Relationship Id="rId149" Type="http://schemas.openxmlformats.org/officeDocument/2006/relationships/image" Target="media/image144.png"/><Relationship Id="rId5" Type="http://schemas.openxmlformats.org/officeDocument/2006/relationships/webSettings" Target="webSettings.xml"/><Relationship Id="rId95" Type="http://schemas.openxmlformats.org/officeDocument/2006/relationships/image" Target="media/image90.jpeg"/><Relationship Id="rId160" Type="http://schemas.openxmlformats.org/officeDocument/2006/relationships/image" Target="media/image155.png"/><Relationship Id="rId181" Type="http://schemas.openxmlformats.org/officeDocument/2006/relationships/image" Target="media/image176.png"/><Relationship Id="rId216" Type="http://schemas.openxmlformats.org/officeDocument/2006/relationships/image" Target="media/image211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64" Type="http://schemas.openxmlformats.org/officeDocument/2006/relationships/image" Target="media/image59.png"/><Relationship Id="rId69" Type="http://schemas.openxmlformats.org/officeDocument/2006/relationships/image" Target="media/image64.png"/><Relationship Id="rId113" Type="http://schemas.openxmlformats.org/officeDocument/2006/relationships/image" Target="media/image108.png"/><Relationship Id="rId118" Type="http://schemas.openxmlformats.org/officeDocument/2006/relationships/image" Target="media/image113.png"/><Relationship Id="rId134" Type="http://schemas.openxmlformats.org/officeDocument/2006/relationships/image" Target="media/image129.png"/><Relationship Id="rId139" Type="http://schemas.openxmlformats.org/officeDocument/2006/relationships/image" Target="media/image134.png"/><Relationship Id="rId80" Type="http://schemas.openxmlformats.org/officeDocument/2006/relationships/image" Target="media/image75.png"/><Relationship Id="rId85" Type="http://schemas.openxmlformats.org/officeDocument/2006/relationships/image" Target="media/image80.png"/><Relationship Id="rId150" Type="http://schemas.openxmlformats.org/officeDocument/2006/relationships/image" Target="media/image145.png"/><Relationship Id="rId155" Type="http://schemas.openxmlformats.org/officeDocument/2006/relationships/image" Target="media/image150.png"/><Relationship Id="rId171" Type="http://schemas.openxmlformats.org/officeDocument/2006/relationships/image" Target="media/image166.png"/><Relationship Id="rId176" Type="http://schemas.openxmlformats.org/officeDocument/2006/relationships/image" Target="media/image171.png"/><Relationship Id="rId192" Type="http://schemas.openxmlformats.org/officeDocument/2006/relationships/image" Target="media/image187.png"/><Relationship Id="rId197" Type="http://schemas.openxmlformats.org/officeDocument/2006/relationships/image" Target="media/image192.png"/><Relationship Id="rId206" Type="http://schemas.openxmlformats.org/officeDocument/2006/relationships/image" Target="media/image201.png"/><Relationship Id="rId227" Type="http://schemas.openxmlformats.org/officeDocument/2006/relationships/image" Target="media/image222.png"/><Relationship Id="rId201" Type="http://schemas.openxmlformats.org/officeDocument/2006/relationships/image" Target="media/image196.png"/><Relationship Id="rId222" Type="http://schemas.openxmlformats.org/officeDocument/2006/relationships/image" Target="media/image217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59" Type="http://schemas.openxmlformats.org/officeDocument/2006/relationships/image" Target="media/image54.png"/><Relationship Id="rId103" Type="http://schemas.openxmlformats.org/officeDocument/2006/relationships/image" Target="media/image98.png"/><Relationship Id="rId108" Type="http://schemas.openxmlformats.org/officeDocument/2006/relationships/image" Target="media/image103.png"/><Relationship Id="rId124" Type="http://schemas.openxmlformats.org/officeDocument/2006/relationships/image" Target="media/image119.png"/><Relationship Id="rId129" Type="http://schemas.openxmlformats.org/officeDocument/2006/relationships/image" Target="media/image124.png"/><Relationship Id="rId54" Type="http://schemas.openxmlformats.org/officeDocument/2006/relationships/image" Target="media/image49.png"/><Relationship Id="rId70" Type="http://schemas.openxmlformats.org/officeDocument/2006/relationships/image" Target="media/image65.png"/><Relationship Id="rId75" Type="http://schemas.openxmlformats.org/officeDocument/2006/relationships/image" Target="media/image70.png"/><Relationship Id="rId91" Type="http://schemas.openxmlformats.org/officeDocument/2006/relationships/image" Target="media/image86.jpeg"/><Relationship Id="rId96" Type="http://schemas.openxmlformats.org/officeDocument/2006/relationships/image" Target="media/image91.png"/><Relationship Id="rId140" Type="http://schemas.openxmlformats.org/officeDocument/2006/relationships/image" Target="media/image135.png"/><Relationship Id="rId145" Type="http://schemas.openxmlformats.org/officeDocument/2006/relationships/image" Target="media/image140.png"/><Relationship Id="rId161" Type="http://schemas.openxmlformats.org/officeDocument/2006/relationships/image" Target="media/image156.png"/><Relationship Id="rId166" Type="http://schemas.openxmlformats.org/officeDocument/2006/relationships/image" Target="media/image161.png"/><Relationship Id="rId182" Type="http://schemas.openxmlformats.org/officeDocument/2006/relationships/image" Target="media/image177.png"/><Relationship Id="rId187" Type="http://schemas.openxmlformats.org/officeDocument/2006/relationships/image" Target="media/image182.png"/><Relationship Id="rId217" Type="http://schemas.openxmlformats.org/officeDocument/2006/relationships/image" Target="media/image212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212" Type="http://schemas.openxmlformats.org/officeDocument/2006/relationships/image" Target="media/image207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49" Type="http://schemas.openxmlformats.org/officeDocument/2006/relationships/image" Target="media/image44.png"/><Relationship Id="rId114" Type="http://schemas.openxmlformats.org/officeDocument/2006/relationships/image" Target="media/image109.png"/><Relationship Id="rId119" Type="http://schemas.openxmlformats.org/officeDocument/2006/relationships/image" Target="media/image114.png"/><Relationship Id="rId44" Type="http://schemas.openxmlformats.org/officeDocument/2006/relationships/image" Target="media/image39.png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81" Type="http://schemas.openxmlformats.org/officeDocument/2006/relationships/image" Target="media/image76.png"/><Relationship Id="rId86" Type="http://schemas.openxmlformats.org/officeDocument/2006/relationships/image" Target="media/image81.jpeg"/><Relationship Id="rId130" Type="http://schemas.openxmlformats.org/officeDocument/2006/relationships/image" Target="media/image125.png"/><Relationship Id="rId135" Type="http://schemas.openxmlformats.org/officeDocument/2006/relationships/image" Target="media/image130.png"/><Relationship Id="rId151" Type="http://schemas.openxmlformats.org/officeDocument/2006/relationships/image" Target="media/image146.png"/><Relationship Id="rId156" Type="http://schemas.openxmlformats.org/officeDocument/2006/relationships/image" Target="media/image151.png"/><Relationship Id="rId177" Type="http://schemas.openxmlformats.org/officeDocument/2006/relationships/image" Target="media/image172.png"/><Relationship Id="rId198" Type="http://schemas.openxmlformats.org/officeDocument/2006/relationships/image" Target="media/image193.png"/><Relationship Id="rId172" Type="http://schemas.openxmlformats.org/officeDocument/2006/relationships/image" Target="media/image167.png"/><Relationship Id="rId193" Type="http://schemas.openxmlformats.org/officeDocument/2006/relationships/image" Target="media/image188.png"/><Relationship Id="rId202" Type="http://schemas.openxmlformats.org/officeDocument/2006/relationships/image" Target="media/image197.png"/><Relationship Id="rId207" Type="http://schemas.openxmlformats.org/officeDocument/2006/relationships/image" Target="media/image202.png"/><Relationship Id="rId223" Type="http://schemas.openxmlformats.org/officeDocument/2006/relationships/image" Target="media/image218.png"/><Relationship Id="rId228" Type="http://schemas.openxmlformats.org/officeDocument/2006/relationships/fontTable" Target="fontTable.xml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9" Type="http://schemas.openxmlformats.org/officeDocument/2006/relationships/image" Target="media/image34.png"/><Relationship Id="rId109" Type="http://schemas.openxmlformats.org/officeDocument/2006/relationships/image" Target="media/image104.png"/><Relationship Id="rId34" Type="http://schemas.openxmlformats.org/officeDocument/2006/relationships/image" Target="media/image29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76" Type="http://schemas.openxmlformats.org/officeDocument/2006/relationships/image" Target="media/image71.png"/><Relationship Id="rId97" Type="http://schemas.openxmlformats.org/officeDocument/2006/relationships/image" Target="media/image92.png"/><Relationship Id="rId104" Type="http://schemas.openxmlformats.org/officeDocument/2006/relationships/image" Target="media/image99.png"/><Relationship Id="rId120" Type="http://schemas.openxmlformats.org/officeDocument/2006/relationships/image" Target="media/image115.png"/><Relationship Id="rId125" Type="http://schemas.openxmlformats.org/officeDocument/2006/relationships/image" Target="media/image120.png"/><Relationship Id="rId141" Type="http://schemas.openxmlformats.org/officeDocument/2006/relationships/image" Target="media/image136.png"/><Relationship Id="rId146" Type="http://schemas.openxmlformats.org/officeDocument/2006/relationships/image" Target="media/image141.png"/><Relationship Id="rId167" Type="http://schemas.openxmlformats.org/officeDocument/2006/relationships/image" Target="media/image162.png"/><Relationship Id="rId188" Type="http://schemas.openxmlformats.org/officeDocument/2006/relationships/image" Target="media/image183.png"/><Relationship Id="rId7" Type="http://schemas.openxmlformats.org/officeDocument/2006/relationships/image" Target="media/image2.png"/><Relationship Id="rId71" Type="http://schemas.openxmlformats.org/officeDocument/2006/relationships/image" Target="media/image66.png"/><Relationship Id="rId92" Type="http://schemas.openxmlformats.org/officeDocument/2006/relationships/image" Target="media/image87.png"/><Relationship Id="rId162" Type="http://schemas.openxmlformats.org/officeDocument/2006/relationships/image" Target="media/image157.png"/><Relationship Id="rId183" Type="http://schemas.openxmlformats.org/officeDocument/2006/relationships/image" Target="media/image178.png"/><Relationship Id="rId213" Type="http://schemas.openxmlformats.org/officeDocument/2006/relationships/image" Target="media/image208.png"/><Relationship Id="rId218" Type="http://schemas.openxmlformats.org/officeDocument/2006/relationships/image" Target="media/image213.png"/><Relationship Id="rId2" Type="http://schemas.openxmlformats.org/officeDocument/2006/relationships/numbering" Target="numbering.xml"/><Relationship Id="rId29" Type="http://schemas.openxmlformats.org/officeDocument/2006/relationships/image" Target="media/image24.png"/><Relationship Id="rId24" Type="http://schemas.openxmlformats.org/officeDocument/2006/relationships/image" Target="media/image19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66" Type="http://schemas.openxmlformats.org/officeDocument/2006/relationships/image" Target="media/image61.png"/><Relationship Id="rId87" Type="http://schemas.openxmlformats.org/officeDocument/2006/relationships/image" Target="media/image82.jpeg"/><Relationship Id="rId110" Type="http://schemas.openxmlformats.org/officeDocument/2006/relationships/image" Target="media/image105.png"/><Relationship Id="rId115" Type="http://schemas.openxmlformats.org/officeDocument/2006/relationships/image" Target="media/image110.png"/><Relationship Id="rId131" Type="http://schemas.openxmlformats.org/officeDocument/2006/relationships/image" Target="media/image126.png"/><Relationship Id="rId136" Type="http://schemas.openxmlformats.org/officeDocument/2006/relationships/image" Target="media/image131.png"/><Relationship Id="rId157" Type="http://schemas.openxmlformats.org/officeDocument/2006/relationships/image" Target="media/image152.png"/><Relationship Id="rId178" Type="http://schemas.openxmlformats.org/officeDocument/2006/relationships/image" Target="media/image173.png"/><Relationship Id="rId61" Type="http://schemas.openxmlformats.org/officeDocument/2006/relationships/image" Target="media/image56.png"/><Relationship Id="rId82" Type="http://schemas.openxmlformats.org/officeDocument/2006/relationships/image" Target="media/image77.png"/><Relationship Id="rId152" Type="http://schemas.openxmlformats.org/officeDocument/2006/relationships/image" Target="media/image147.png"/><Relationship Id="rId173" Type="http://schemas.openxmlformats.org/officeDocument/2006/relationships/image" Target="media/image168.png"/><Relationship Id="rId194" Type="http://schemas.openxmlformats.org/officeDocument/2006/relationships/image" Target="media/image189.png"/><Relationship Id="rId199" Type="http://schemas.openxmlformats.org/officeDocument/2006/relationships/image" Target="media/image194.png"/><Relationship Id="rId203" Type="http://schemas.openxmlformats.org/officeDocument/2006/relationships/image" Target="media/image198.png"/><Relationship Id="rId208" Type="http://schemas.openxmlformats.org/officeDocument/2006/relationships/image" Target="media/image203.png"/><Relationship Id="rId229" Type="http://schemas.openxmlformats.org/officeDocument/2006/relationships/theme" Target="theme/theme1.xml"/><Relationship Id="rId19" Type="http://schemas.openxmlformats.org/officeDocument/2006/relationships/image" Target="media/image14.png"/><Relationship Id="rId224" Type="http://schemas.openxmlformats.org/officeDocument/2006/relationships/image" Target="media/image219.png"/><Relationship Id="rId14" Type="http://schemas.openxmlformats.org/officeDocument/2006/relationships/image" Target="media/image9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56" Type="http://schemas.openxmlformats.org/officeDocument/2006/relationships/image" Target="media/image51.png"/><Relationship Id="rId77" Type="http://schemas.openxmlformats.org/officeDocument/2006/relationships/image" Target="media/image72.png"/><Relationship Id="rId100" Type="http://schemas.openxmlformats.org/officeDocument/2006/relationships/image" Target="media/image95.png"/><Relationship Id="rId105" Type="http://schemas.openxmlformats.org/officeDocument/2006/relationships/image" Target="media/image100.png"/><Relationship Id="rId126" Type="http://schemas.openxmlformats.org/officeDocument/2006/relationships/image" Target="media/image121.png"/><Relationship Id="rId147" Type="http://schemas.openxmlformats.org/officeDocument/2006/relationships/image" Target="media/image142.png"/><Relationship Id="rId168" Type="http://schemas.openxmlformats.org/officeDocument/2006/relationships/image" Target="media/image163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72" Type="http://schemas.openxmlformats.org/officeDocument/2006/relationships/image" Target="media/image67.png"/><Relationship Id="rId93" Type="http://schemas.openxmlformats.org/officeDocument/2006/relationships/image" Target="media/image88.png"/><Relationship Id="rId98" Type="http://schemas.openxmlformats.org/officeDocument/2006/relationships/image" Target="media/image93.png"/><Relationship Id="rId121" Type="http://schemas.openxmlformats.org/officeDocument/2006/relationships/image" Target="media/image116.png"/><Relationship Id="rId142" Type="http://schemas.openxmlformats.org/officeDocument/2006/relationships/image" Target="media/image137.png"/><Relationship Id="rId163" Type="http://schemas.openxmlformats.org/officeDocument/2006/relationships/image" Target="media/image158.png"/><Relationship Id="rId184" Type="http://schemas.openxmlformats.org/officeDocument/2006/relationships/image" Target="media/image179.png"/><Relationship Id="rId189" Type="http://schemas.openxmlformats.org/officeDocument/2006/relationships/image" Target="media/image184.png"/><Relationship Id="rId219" Type="http://schemas.openxmlformats.org/officeDocument/2006/relationships/image" Target="media/image214.png"/><Relationship Id="rId3" Type="http://schemas.openxmlformats.org/officeDocument/2006/relationships/styles" Target="styles.xml"/><Relationship Id="rId214" Type="http://schemas.openxmlformats.org/officeDocument/2006/relationships/image" Target="media/image209.png"/><Relationship Id="rId25" Type="http://schemas.openxmlformats.org/officeDocument/2006/relationships/image" Target="media/image20.png"/><Relationship Id="rId46" Type="http://schemas.openxmlformats.org/officeDocument/2006/relationships/image" Target="media/image41.png"/><Relationship Id="rId67" Type="http://schemas.openxmlformats.org/officeDocument/2006/relationships/image" Target="media/image62.png"/><Relationship Id="rId116" Type="http://schemas.openxmlformats.org/officeDocument/2006/relationships/image" Target="media/image111.png"/><Relationship Id="rId137" Type="http://schemas.openxmlformats.org/officeDocument/2006/relationships/image" Target="media/image132.png"/><Relationship Id="rId158" Type="http://schemas.openxmlformats.org/officeDocument/2006/relationships/image" Target="media/image153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62" Type="http://schemas.openxmlformats.org/officeDocument/2006/relationships/image" Target="media/image57.png"/><Relationship Id="rId83" Type="http://schemas.openxmlformats.org/officeDocument/2006/relationships/image" Target="media/image78.png"/><Relationship Id="rId88" Type="http://schemas.openxmlformats.org/officeDocument/2006/relationships/image" Target="media/image83.jpeg"/><Relationship Id="rId111" Type="http://schemas.openxmlformats.org/officeDocument/2006/relationships/image" Target="media/image106.png"/><Relationship Id="rId132" Type="http://schemas.openxmlformats.org/officeDocument/2006/relationships/image" Target="media/image127.png"/><Relationship Id="rId153" Type="http://schemas.openxmlformats.org/officeDocument/2006/relationships/image" Target="media/image148.png"/><Relationship Id="rId174" Type="http://schemas.openxmlformats.org/officeDocument/2006/relationships/image" Target="media/image169.png"/><Relationship Id="rId179" Type="http://schemas.openxmlformats.org/officeDocument/2006/relationships/image" Target="media/image174.png"/><Relationship Id="rId195" Type="http://schemas.openxmlformats.org/officeDocument/2006/relationships/image" Target="media/image190.png"/><Relationship Id="rId209" Type="http://schemas.openxmlformats.org/officeDocument/2006/relationships/image" Target="media/image204.png"/><Relationship Id="rId190" Type="http://schemas.openxmlformats.org/officeDocument/2006/relationships/image" Target="media/image185.png"/><Relationship Id="rId204" Type="http://schemas.openxmlformats.org/officeDocument/2006/relationships/image" Target="media/image199.png"/><Relationship Id="rId220" Type="http://schemas.openxmlformats.org/officeDocument/2006/relationships/image" Target="media/image215.png"/><Relationship Id="rId225" Type="http://schemas.openxmlformats.org/officeDocument/2006/relationships/image" Target="media/image220.png"/><Relationship Id="rId15" Type="http://schemas.openxmlformats.org/officeDocument/2006/relationships/image" Target="media/image10.png"/><Relationship Id="rId36" Type="http://schemas.openxmlformats.org/officeDocument/2006/relationships/image" Target="media/image31.png"/><Relationship Id="rId57" Type="http://schemas.openxmlformats.org/officeDocument/2006/relationships/image" Target="media/image52.png"/><Relationship Id="rId106" Type="http://schemas.openxmlformats.org/officeDocument/2006/relationships/image" Target="media/image101.png"/><Relationship Id="rId127" Type="http://schemas.openxmlformats.org/officeDocument/2006/relationships/image" Target="media/image122.png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52" Type="http://schemas.openxmlformats.org/officeDocument/2006/relationships/image" Target="media/image47.png"/><Relationship Id="rId73" Type="http://schemas.openxmlformats.org/officeDocument/2006/relationships/image" Target="media/image68.png"/><Relationship Id="rId78" Type="http://schemas.openxmlformats.org/officeDocument/2006/relationships/image" Target="media/image73.png"/><Relationship Id="rId94" Type="http://schemas.openxmlformats.org/officeDocument/2006/relationships/image" Target="media/image89.jpeg"/><Relationship Id="rId99" Type="http://schemas.openxmlformats.org/officeDocument/2006/relationships/image" Target="media/image94.png"/><Relationship Id="rId101" Type="http://schemas.openxmlformats.org/officeDocument/2006/relationships/image" Target="media/image96.png"/><Relationship Id="rId122" Type="http://schemas.openxmlformats.org/officeDocument/2006/relationships/image" Target="media/image117.png"/><Relationship Id="rId143" Type="http://schemas.openxmlformats.org/officeDocument/2006/relationships/image" Target="media/image138.png"/><Relationship Id="rId148" Type="http://schemas.openxmlformats.org/officeDocument/2006/relationships/image" Target="media/image143.png"/><Relationship Id="rId164" Type="http://schemas.openxmlformats.org/officeDocument/2006/relationships/image" Target="media/image159.png"/><Relationship Id="rId169" Type="http://schemas.openxmlformats.org/officeDocument/2006/relationships/image" Target="media/image164.png"/><Relationship Id="rId185" Type="http://schemas.openxmlformats.org/officeDocument/2006/relationships/image" Target="media/image180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80" Type="http://schemas.openxmlformats.org/officeDocument/2006/relationships/image" Target="media/image175.png"/><Relationship Id="rId210" Type="http://schemas.openxmlformats.org/officeDocument/2006/relationships/image" Target="media/image205.png"/><Relationship Id="rId215" Type="http://schemas.openxmlformats.org/officeDocument/2006/relationships/image" Target="media/image210.png"/><Relationship Id="rId26" Type="http://schemas.openxmlformats.org/officeDocument/2006/relationships/image" Target="media/image21.png"/><Relationship Id="rId47" Type="http://schemas.openxmlformats.org/officeDocument/2006/relationships/image" Target="media/image42.png"/><Relationship Id="rId68" Type="http://schemas.openxmlformats.org/officeDocument/2006/relationships/image" Target="media/image63.png"/><Relationship Id="rId89" Type="http://schemas.openxmlformats.org/officeDocument/2006/relationships/image" Target="media/image84.jpeg"/><Relationship Id="rId112" Type="http://schemas.openxmlformats.org/officeDocument/2006/relationships/image" Target="media/image107.png"/><Relationship Id="rId133" Type="http://schemas.openxmlformats.org/officeDocument/2006/relationships/image" Target="media/image128.png"/><Relationship Id="rId154" Type="http://schemas.openxmlformats.org/officeDocument/2006/relationships/image" Target="media/image149.jpeg"/><Relationship Id="rId175" Type="http://schemas.openxmlformats.org/officeDocument/2006/relationships/image" Target="media/image170.png"/><Relationship Id="rId196" Type="http://schemas.openxmlformats.org/officeDocument/2006/relationships/image" Target="media/image191.png"/><Relationship Id="rId200" Type="http://schemas.openxmlformats.org/officeDocument/2006/relationships/image" Target="media/image195.png"/><Relationship Id="rId16" Type="http://schemas.openxmlformats.org/officeDocument/2006/relationships/image" Target="media/image11.png"/><Relationship Id="rId221" Type="http://schemas.openxmlformats.org/officeDocument/2006/relationships/image" Target="media/image216.png"/><Relationship Id="rId37" Type="http://schemas.openxmlformats.org/officeDocument/2006/relationships/image" Target="media/image32.png"/><Relationship Id="rId58" Type="http://schemas.openxmlformats.org/officeDocument/2006/relationships/image" Target="media/image53.png"/><Relationship Id="rId79" Type="http://schemas.openxmlformats.org/officeDocument/2006/relationships/image" Target="media/image74.png"/><Relationship Id="rId102" Type="http://schemas.openxmlformats.org/officeDocument/2006/relationships/image" Target="media/image97.png"/><Relationship Id="rId123" Type="http://schemas.openxmlformats.org/officeDocument/2006/relationships/image" Target="media/image118.png"/><Relationship Id="rId144" Type="http://schemas.openxmlformats.org/officeDocument/2006/relationships/image" Target="media/image139.png"/><Relationship Id="rId90" Type="http://schemas.openxmlformats.org/officeDocument/2006/relationships/image" Target="media/image85.jpeg"/><Relationship Id="rId165" Type="http://schemas.openxmlformats.org/officeDocument/2006/relationships/image" Target="media/image160.png"/><Relationship Id="rId186" Type="http://schemas.openxmlformats.org/officeDocument/2006/relationships/image" Target="media/image181.png"/><Relationship Id="rId211" Type="http://schemas.openxmlformats.org/officeDocument/2006/relationships/image" Target="media/image20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AD3A43-A28D-4A57-8CFE-1A8B50BEB9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6FF48AD1</Template>
  <TotalTime>1</TotalTime>
  <Pages>6</Pages>
  <Words>251</Words>
  <Characters>1434</Characters>
  <Application>Microsoft Office Word</Application>
  <DocSecurity>4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Cornwall NHS</Company>
  <LinksUpToDate>false</LinksUpToDate>
  <CharactersWithSpaces>1682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Zac Taylor</dc:creator>
  <cp:lastModifiedBy>Fell, Rachel [NOMS]</cp:lastModifiedBy>
  <cp:revision>2</cp:revision>
  <dcterms:created xsi:type="dcterms:W3CDTF">2020-05-20T11:14:00Z</dcterms:created>
  <dcterms:modified xsi:type="dcterms:W3CDTF">2020-05-20T11:14:00Z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2020-03-16T00:00:00Z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2020-03-17T00:00:00Z</vt:filetime>
  </property>
</Properties>
</file>