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CFB64F" w14:textId="1964CF69" w:rsidR="00275BB0" w:rsidRDefault="0078377C" w:rsidP="003251B5">
      <w:pPr>
        <w:widowControl w:val="0"/>
        <w:autoSpaceDE w:val="0"/>
        <w:autoSpaceDN w:val="0"/>
        <w:adjustRightInd w:val="0"/>
        <w:spacing w:after="240" w:line="300" w:lineRule="atLeast"/>
        <w:jc w:val="center"/>
        <w:rPr>
          <w:rFonts w:ascii="Arial" w:hAnsi="Arial" w:cs="Arial"/>
          <w:b/>
          <w:color w:val="00A7A7" w:themeColor="accent2"/>
          <w:sz w:val="48"/>
          <w:szCs w:val="30"/>
          <w:lang w:val="en-US"/>
        </w:rPr>
      </w:pPr>
      <w:r>
        <w:rPr>
          <w:rFonts w:ascii="Arial" w:hAnsi="Arial" w:cs="Arial"/>
          <w:b/>
          <w:color w:val="00A7A7" w:themeColor="accent2"/>
          <w:sz w:val="48"/>
          <w:szCs w:val="30"/>
          <w:lang w:val="en-US"/>
        </w:rPr>
        <w:t xml:space="preserve">Activities to do on your </w:t>
      </w:r>
      <w:r w:rsidR="002352CD">
        <w:rPr>
          <w:rFonts w:ascii="Arial" w:hAnsi="Arial" w:cs="Arial"/>
          <w:b/>
          <w:color w:val="00A7A7" w:themeColor="accent2"/>
          <w:sz w:val="48"/>
          <w:szCs w:val="30"/>
          <w:lang w:val="en-US"/>
        </w:rPr>
        <w:t>o</w:t>
      </w:r>
      <w:r>
        <w:rPr>
          <w:rFonts w:ascii="Arial" w:hAnsi="Arial" w:cs="Arial"/>
          <w:b/>
          <w:color w:val="00A7A7" w:themeColor="accent2"/>
          <w:sz w:val="48"/>
          <w:szCs w:val="30"/>
          <w:lang w:val="en-US"/>
        </w:rPr>
        <w:t>wn</w:t>
      </w:r>
    </w:p>
    <w:p w14:paraId="338FEE32" w14:textId="492F3899" w:rsidR="00DB76FD" w:rsidRDefault="00B74BD5" w:rsidP="003251B5">
      <w:pPr>
        <w:widowControl w:val="0"/>
        <w:autoSpaceDE w:val="0"/>
        <w:autoSpaceDN w:val="0"/>
        <w:adjustRightInd w:val="0"/>
        <w:spacing w:after="240" w:line="300" w:lineRule="atLeast"/>
        <w:jc w:val="center"/>
        <w:rPr>
          <w:rFonts w:ascii="Arial" w:hAnsi="Arial" w:cs="Arial"/>
          <w:b/>
          <w:color w:val="00A7A7" w:themeColor="accent2"/>
          <w:sz w:val="48"/>
          <w:szCs w:val="30"/>
          <w:lang w:val="en-US"/>
        </w:rPr>
      </w:pPr>
      <w:r>
        <w:rPr>
          <w:rFonts w:ascii="Arial" w:hAnsi="Arial" w:cs="Arial"/>
          <w:b/>
          <w:color w:val="00A7A7" w:themeColor="accent2"/>
          <w:sz w:val="48"/>
          <w:szCs w:val="30"/>
          <w:lang w:val="en-US"/>
        </w:rPr>
        <w:t xml:space="preserve">ESOL Stage </w:t>
      </w:r>
      <w:r w:rsidR="0012690A">
        <w:rPr>
          <w:rFonts w:ascii="Arial" w:hAnsi="Arial" w:cs="Arial"/>
          <w:b/>
          <w:color w:val="00A7A7" w:themeColor="accent2"/>
          <w:sz w:val="48"/>
          <w:szCs w:val="30"/>
          <w:lang w:val="en-US"/>
        </w:rPr>
        <w:t>1</w:t>
      </w:r>
    </w:p>
    <w:p w14:paraId="709A5924" w14:textId="77777777" w:rsidR="00B74BD5" w:rsidRDefault="00B74BD5" w:rsidP="00B77F4E">
      <w:pPr>
        <w:widowControl w:val="0"/>
        <w:autoSpaceDE w:val="0"/>
        <w:autoSpaceDN w:val="0"/>
        <w:adjustRightInd w:val="0"/>
        <w:spacing w:after="240" w:line="300" w:lineRule="atLeast"/>
        <w:rPr>
          <w:rFonts w:ascii="Arial" w:hAnsi="Arial" w:cs="Arial"/>
          <w:b/>
          <w:color w:val="00A7A7" w:themeColor="accent2"/>
          <w:sz w:val="48"/>
          <w:szCs w:val="30"/>
          <w:lang w:val="en-US"/>
        </w:rPr>
      </w:pPr>
    </w:p>
    <w:p w14:paraId="485A179F" w14:textId="0ADD3328" w:rsidR="004C0942" w:rsidRPr="004C0942" w:rsidRDefault="008A1D3E" w:rsidP="004C0942">
      <w:pPr>
        <w:rPr>
          <w:rFonts w:ascii="Arial" w:hAnsi="Arial" w:cs="Arial"/>
        </w:rPr>
      </w:pPr>
      <w:r>
        <w:rPr>
          <w:rFonts w:ascii="Arial" w:hAnsi="Arial" w:cs="Arial"/>
        </w:rPr>
        <w:t>In this booklet, you will find some</w:t>
      </w:r>
      <w:r w:rsidR="004C0942" w:rsidRPr="004C0942">
        <w:rPr>
          <w:rFonts w:ascii="Arial" w:hAnsi="Arial" w:cs="Arial"/>
        </w:rPr>
        <w:t xml:space="preserve"> tasks </w:t>
      </w:r>
      <w:r>
        <w:rPr>
          <w:rFonts w:ascii="Arial" w:hAnsi="Arial" w:cs="Arial"/>
        </w:rPr>
        <w:t>to</w:t>
      </w:r>
      <w:r w:rsidR="004C0942" w:rsidRPr="004C0942">
        <w:rPr>
          <w:rFonts w:ascii="Arial" w:hAnsi="Arial" w:cs="Arial"/>
        </w:rPr>
        <w:t xml:space="preserve"> do on your own to help you </w:t>
      </w:r>
      <w:r>
        <w:rPr>
          <w:rFonts w:ascii="Arial" w:hAnsi="Arial" w:cs="Arial"/>
        </w:rPr>
        <w:t>with</w:t>
      </w:r>
      <w:r w:rsidRPr="004C0942">
        <w:rPr>
          <w:rFonts w:ascii="Arial" w:hAnsi="Arial" w:cs="Arial"/>
        </w:rPr>
        <w:t xml:space="preserve"> </w:t>
      </w:r>
      <w:r w:rsidR="004C0942" w:rsidRPr="004C0942">
        <w:rPr>
          <w:rFonts w:ascii="Arial" w:hAnsi="Arial" w:cs="Arial"/>
        </w:rPr>
        <w:t>your English skills.</w:t>
      </w:r>
    </w:p>
    <w:p w14:paraId="43490B73" w14:textId="77777777" w:rsidR="004C0942" w:rsidRPr="004C0942" w:rsidRDefault="004C0942" w:rsidP="004C0942">
      <w:pPr>
        <w:rPr>
          <w:rFonts w:ascii="Arial" w:hAnsi="Arial" w:cs="Arial"/>
        </w:rPr>
      </w:pPr>
    </w:p>
    <w:p w14:paraId="644908B3" w14:textId="77777777" w:rsidR="004C0942" w:rsidRPr="004C0942" w:rsidRDefault="004C0942" w:rsidP="004C0942">
      <w:pPr>
        <w:rPr>
          <w:rFonts w:ascii="Arial" w:hAnsi="Arial" w:cs="Arial"/>
        </w:rPr>
      </w:pPr>
      <w:r w:rsidRPr="004C0942">
        <w:rPr>
          <w:rFonts w:ascii="Arial" w:hAnsi="Arial" w:cs="Arial"/>
        </w:rPr>
        <w:t>There are tasks for:</w:t>
      </w:r>
    </w:p>
    <w:p w14:paraId="60DFB7A2" w14:textId="77777777" w:rsidR="004C0942" w:rsidRPr="004C0942" w:rsidRDefault="004C0942" w:rsidP="004C0942">
      <w:pPr>
        <w:rPr>
          <w:rFonts w:ascii="Arial" w:hAnsi="Arial" w:cs="Arial"/>
        </w:rPr>
      </w:pPr>
    </w:p>
    <w:p w14:paraId="01949E51" w14:textId="77777777" w:rsidR="004C0942" w:rsidRPr="004C0942" w:rsidRDefault="004C0942" w:rsidP="004C0942">
      <w:pPr>
        <w:pStyle w:val="ListParagraph"/>
        <w:numPr>
          <w:ilvl w:val="0"/>
          <w:numId w:val="17"/>
        </w:numPr>
        <w:rPr>
          <w:rFonts w:ascii="Arial" w:hAnsi="Arial" w:cs="Arial"/>
        </w:rPr>
      </w:pPr>
      <w:r w:rsidRPr="004C0942">
        <w:rPr>
          <w:rFonts w:ascii="Arial" w:hAnsi="Arial" w:cs="Arial"/>
        </w:rPr>
        <w:t>Listening</w:t>
      </w:r>
    </w:p>
    <w:p w14:paraId="3D8A4272" w14:textId="77777777" w:rsidR="004C0942" w:rsidRPr="004C0942" w:rsidRDefault="004C0942" w:rsidP="004C0942">
      <w:pPr>
        <w:pStyle w:val="ListParagraph"/>
        <w:numPr>
          <w:ilvl w:val="0"/>
          <w:numId w:val="17"/>
        </w:numPr>
        <w:rPr>
          <w:rFonts w:ascii="Arial" w:hAnsi="Arial" w:cs="Arial"/>
        </w:rPr>
      </w:pPr>
      <w:r w:rsidRPr="004C0942">
        <w:rPr>
          <w:rFonts w:ascii="Arial" w:hAnsi="Arial" w:cs="Arial"/>
        </w:rPr>
        <w:t>Speaking</w:t>
      </w:r>
    </w:p>
    <w:p w14:paraId="7C23F204" w14:textId="77777777" w:rsidR="004C0942" w:rsidRPr="004C0942" w:rsidRDefault="004C0942" w:rsidP="004C0942">
      <w:pPr>
        <w:pStyle w:val="ListParagraph"/>
        <w:numPr>
          <w:ilvl w:val="0"/>
          <w:numId w:val="17"/>
        </w:numPr>
        <w:rPr>
          <w:rFonts w:ascii="Arial" w:hAnsi="Arial" w:cs="Arial"/>
        </w:rPr>
      </w:pPr>
      <w:r w:rsidRPr="004C0942">
        <w:rPr>
          <w:rFonts w:ascii="Arial" w:hAnsi="Arial" w:cs="Arial"/>
        </w:rPr>
        <w:t>Writing</w:t>
      </w:r>
    </w:p>
    <w:p w14:paraId="0A08909F" w14:textId="77777777" w:rsidR="004C0942" w:rsidRPr="004C0942" w:rsidRDefault="004C0942" w:rsidP="004C0942">
      <w:pPr>
        <w:pStyle w:val="ListParagraph"/>
        <w:numPr>
          <w:ilvl w:val="0"/>
          <w:numId w:val="17"/>
        </w:numPr>
        <w:rPr>
          <w:rFonts w:ascii="Arial" w:hAnsi="Arial" w:cs="Arial"/>
        </w:rPr>
      </w:pPr>
      <w:r w:rsidRPr="004C0942">
        <w:rPr>
          <w:rFonts w:ascii="Arial" w:hAnsi="Arial" w:cs="Arial"/>
        </w:rPr>
        <w:t>Reading</w:t>
      </w:r>
    </w:p>
    <w:p w14:paraId="05A0DF55" w14:textId="77777777" w:rsidR="004C0942" w:rsidRPr="004C0942" w:rsidRDefault="004C0942" w:rsidP="004C0942">
      <w:pPr>
        <w:rPr>
          <w:rFonts w:ascii="Arial" w:hAnsi="Arial" w:cs="Arial"/>
        </w:rPr>
      </w:pPr>
    </w:p>
    <w:p w14:paraId="259A6904" w14:textId="25EF8EBB" w:rsidR="008A1D3E" w:rsidRDefault="004C0942" w:rsidP="004C0942">
      <w:pPr>
        <w:rPr>
          <w:rFonts w:ascii="Arial" w:hAnsi="Arial" w:cs="Arial"/>
        </w:rPr>
      </w:pPr>
      <w:r w:rsidRPr="004C0942">
        <w:rPr>
          <w:rFonts w:ascii="Arial" w:hAnsi="Arial" w:cs="Arial"/>
        </w:rPr>
        <w:t xml:space="preserve">For each task you can </w:t>
      </w:r>
      <w:r w:rsidR="008A1D3E">
        <w:rPr>
          <w:rFonts w:ascii="Arial" w:hAnsi="Arial" w:cs="Arial"/>
        </w:rPr>
        <w:t xml:space="preserve">fill in </w:t>
      </w:r>
      <w:r w:rsidRPr="004C0942">
        <w:rPr>
          <w:rFonts w:ascii="Arial" w:hAnsi="Arial" w:cs="Arial"/>
        </w:rPr>
        <w:t xml:space="preserve">a ‘Task Reflection Sheet’ to </w:t>
      </w:r>
      <w:r w:rsidR="008A1D3E">
        <w:rPr>
          <w:rFonts w:ascii="Arial" w:hAnsi="Arial" w:cs="Arial"/>
        </w:rPr>
        <w:t>say</w:t>
      </w:r>
      <w:r w:rsidR="00F16226">
        <w:rPr>
          <w:rFonts w:ascii="Arial" w:hAnsi="Arial" w:cs="Arial"/>
        </w:rPr>
        <w:t>:</w:t>
      </w:r>
    </w:p>
    <w:p w14:paraId="72435BC5" w14:textId="77777777" w:rsidR="00F16226" w:rsidRDefault="00F16226" w:rsidP="004C0942">
      <w:pPr>
        <w:rPr>
          <w:rFonts w:ascii="Arial" w:hAnsi="Arial" w:cs="Arial"/>
        </w:rPr>
      </w:pPr>
    </w:p>
    <w:p w14:paraId="769925AF" w14:textId="77777777" w:rsidR="008A1D3E" w:rsidRDefault="004C0942" w:rsidP="008A1D3E">
      <w:pPr>
        <w:pStyle w:val="ListParagraph"/>
        <w:numPr>
          <w:ilvl w:val="0"/>
          <w:numId w:val="41"/>
        </w:numPr>
        <w:rPr>
          <w:rFonts w:ascii="Arial" w:hAnsi="Arial" w:cs="Arial"/>
        </w:rPr>
      </w:pPr>
      <w:r w:rsidRPr="00384765">
        <w:rPr>
          <w:rFonts w:ascii="Arial" w:hAnsi="Arial" w:cs="Arial"/>
        </w:rPr>
        <w:t>what you thought about it</w:t>
      </w:r>
    </w:p>
    <w:p w14:paraId="13D9ECC5" w14:textId="3E206EB8" w:rsidR="008A1D3E" w:rsidRDefault="004C0942" w:rsidP="008A1D3E">
      <w:pPr>
        <w:pStyle w:val="ListParagraph"/>
        <w:numPr>
          <w:ilvl w:val="0"/>
          <w:numId w:val="41"/>
        </w:numPr>
        <w:rPr>
          <w:rFonts w:ascii="Arial" w:hAnsi="Arial" w:cs="Arial"/>
        </w:rPr>
      </w:pPr>
      <w:r w:rsidRPr="00384765">
        <w:rPr>
          <w:rFonts w:ascii="Arial" w:hAnsi="Arial" w:cs="Arial"/>
        </w:rPr>
        <w:t>what was easy</w:t>
      </w:r>
    </w:p>
    <w:p w14:paraId="07A482DE" w14:textId="7D446899" w:rsidR="004C0942" w:rsidRPr="00384765" w:rsidRDefault="004C0942" w:rsidP="00384765">
      <w:pPr>
        <w:pStyle w:val="ListParagraph"/>
        <w:numPr>
          <w:ilvl w:val="0"/>
          <w:numId w:val="41"/>
        </w:numPr>
        <w:rPr>
          <w:rFonts w:ascii="Arial" w:hAnsi="Arial" w:cs="Arial"/>
        </w:rPr>
      </w:pPr>
      <w:r w:rsidRPr="00384765">
        <w:rPr>
          <w:rFonts w:ascii="Arial" w:hAnsi="Arial" w:cs="Arial"/>
        </w:rPr>
        <w:t>what was hard.</w:t>
      </w:r>
    </w:p>
    <w:p w14:paraId="4D3D40F6" w14:textId="77777777" w:rsidR="004C0942" w:rsidRPr="004C0942" w:rsidRDefault="004C0942" w:rsidP="004C0942">
      <w:pPr>
        <w:rPr>
          <w:rFonts w:ascii="Arial" w:hAnsi="Arial" w:cs="Arial"/>
        </w:rPr>
      </w:pPr>
    </w:p>
    <w:p w14:paraId="79386E59" w14:textId="274561FB" w:rsidR="004C0942" w:rsidRPr="004C0942" w:rsidRDefault="004C0942" w:rsidP="004C0942">
      <w:pPr>
        <w:rPr>
          <w:rFonts w:ascii="Arial" w:hAnsi="Arial" w:cs="Arial"/>
        </w:rPr>
      </w:pPr>
      <w:r w:rsidRPr="004C0942">
        <w:rPr>
          <w:rFonts w:ascii="Arial" w:hAnsi="Arial" w:cs="Arial"/>
        </w:rPr>
        <w:t xml:space="preserve">There are </w:t>
      </w:r>
      <w:r w:rsidRPr="00F16226">
        <w:rPr>
          <w:rFonts w:ascii="Arial" w:hAnsi="Arial" w:cs="Arial"/>
          <w:b/>
        </w:rPr>
        <w:t>10 texts to read</w:t>
      </w:r>
      <w:r w:rsidR="008A1D3E" w:rsidRPr="00F16226">
        <w:rPr>
          <w:rFonts w:ascii="Arial" w:hAnsi="Arial" w:cs="Arial"/>
          <w:b/>
        </w:rPr>
        <w:t xml:space="preserve"> with different tasks to do</w:t>
      </w:r>
      <w:r w:rsidR="008A1D3E">
        <w:rPr>
          <w:rFonts w:ascii="Arial" w:hAnsi="Arial" w:cs="Arial"/>
        </w:rPr>
        <w:t>.</w:t>
      </w:r>
      <w:r w:rsidRPr="004C0942">
        <w:rPr>
          <w:rFonts w:ascii="Arial" w:hAnsi="Arial" w:cs="Arial"/>
        </w:rPr>
        <w:t xml:space="preserve"> For each text, you can </w:t>
      </w:r>
      <w:r w:rsidR="008A1D3E">
        <w:rPr>
          <w:rFonts w:ascii="Arial" w:hAnsi="Arial" w:cs="Arial"/>
        </w:rPr>
        <w:t>fill in</w:t>
      </w:r>
      <w:r w:rsidR="008A1D3E" w:rsidRPr="004C0942">
        <w:rPr>
          <w:rFonts w:ascii="Arial" w:hAnsi="Arial" w:cs="Arial"/>
        </w:rPr>
        <w:t xml:space="preserve"> </w:t>
      </w:r>
      <w:r w:rsidR="008A1D3E">
        <w:rPr>
          <w:rFonts w:ascii="Arial" w:hAnsi="Arial" w:cs="Arial"/>
        </w:rPr>
        <w:t>a</w:t>
      </w:r>
      <w:r w:rsidR="008A1D3E" w:rsidRPr="004C0942">
        <w:rPr>
          <w:rFonts w:ascii="Arial" w:hAnsi="Arial" w:cs="Arial"/>
        </w:rPr>
        <w:t xml:space="preserve"> </w:t>
      </w:r>
      <w:r w:rsidRPr="004C0942">
        <w:rPr>
          <w:rFonts w:ascii="Arial" w:hAnsi="Arial" w:cs="Arial"/>
        </w:rPr>
        <w:t>reading log</w:t>
      </w:r>
      <w:r w:rsidR="008A1D3E">
        <w:rPr>
          <w:rFonts w:ascii="Arial" w:hAnsi="Arial" w:cs="Arial"/>
        </w:rPr>
        <w:t>. This will give</w:t>
      </w:r>
      <w:r w:rsidRPr="004C0942">
        <w:rPr>
          <w:rFonts w:ascii="Arial" w:hAnsi="Arial" w:cs="Arial"/>
        </w:rPr>
        <w:t xml:space="preserve"> you a record of your reading.</w:t>
      </w:r>
      <w:r w:rsidR="00F16226">
        <w:rPr>
          <w:rFonts w:ascii="Arial" w:hAnsi="Arial" w:cs="Arial"/>
        </w:rPr>
        <w:t xml:space="preserve"> </w:t>
      </w:r>
      <w:r w:rsidRPr="004C0942">
        <w:rPr>
          <w:rFonts w:ascii="Arial" w:hAnsi="Arial" w:cs="Arial"/>
        </w:rPr>
        <w:t xml:space="preserve">You can </w:t>
      </w:r>
      <w:r w:rsidR="008A1D3E">
        <w:rPr>
          <w:rFonts w:ascii="Arial" w:hAnsi="Arial" w:cs="Arial"/>
        </w:rPr>
        <w:t>use</w:t>
      </w:r>
      <w:r w:rsidRPr="004C0942">
        <w:rPr>
          <w:rFonts w:ascii="Arial" w:hAnsi="Arial" w:cs="Arial"/>
        </w:rPr>
        <w:t xml:space="preserve"> </w:t>
      </w:r>
      <w:r w:rsidR="008A1D3E">
        <w:rPr>
          <w:rFonts w:ascii="Arial" w:hAnsi="Arial" w:cs="Arial"/>
        </w:rPr>
        <w:t xml:space="preserve">your </w:t>
      </w:r>
      <w:r w:rsidRPr="004C0942">
        <w:rPr>
          <w:rFonts w:ascii="Arial" w:hAnsi="Arial" w:cs="Arial"/>
        </w:rPr>
        <w:t xml:space="preserve">reading log </w:t>
      </w:r>
      <w:r w:rsidR="008A1D3E">
        <w:rPr>
          <w:rFonts w:ascii="Arial" w:hAnsi="Arial" w:cs="Arial"/>
        </w:rPr>
        <w:t>for</w:t>
      </w:r>
      <w:r w:rsidRPr="004C0942">
        <w:rPr>
          <w:rFonts w:ascii="Arial" w:hAnsi="Arial" w:cs="Arial"/>
        </w:rPr>
        <w:t xml:space="preserve"> other reading you do</w:t>
      </w:r>
      <w:r w:rsidR="008A1D3E">
        <w:rPr>
          <w:rFonts w:ascii="Arial" w:hAnsi="Arial" w:cs="Arial"/>
        </w:rPr>
        <w:t>, too</w:t>
      </w:r>
      <w:r w:rsidRPr="004C0942">
        <w:rPr>
          <w:rFonts w:ascii="Arial" w:hAnsi="Arial" w:cs="Arial"/>
        </w:rPr>
        <w:t>.</w:t>
      </w:r>
    </w:p>
    <w:p w14:paraId="04EE3E60" w14:textId="77777777" w:rsidR="004C0942" w:rsidRPr="004C0942" w:rsidRDefault="004C0942" w:rsidP="004C0942">
      <w:pPr>
        <w:rPr>
          <w:rFonts w:ascii="Arial" w:hAnsi="Arial" w:cs="Arial"/>
        </w:rPr>
      </w:pPr>
    </w:p>
    <w:p w14:paraId="42DBAE09" w14:textId="77777777" w:rsidR="004C0942" w:rsidRPr="004C0942" w:rsidRDefault="004C0942" w:rsidP="004C0942">
      <w:pPr>
        <w:rPr>
          <w:rFonts w:ascii="Arial" w:hAnsi="Arial" w:cs="Arial"/>
        </w:rPr>
      </w:pPr>
      <w:r w:rsidRPr="004C0942">
        <w:rPr>
          <w:rFonts w:ascii="Arial" w:hAnsi="Arial" w:cs="Arial"/>
        </w:rPr>
        <w:t>If you are not sure what to do, ask your tutor or somebody else who can help you.</w:t>
      </w:r>
    </w:p>
    <w:p w14:paraId="3796E9DF" w14:textId="77777777" w:rsidR="00E75BB4" w:rsidRPr="00E75BB4" w:rsidRDefault="00E75BB4" w:rsidP="00E75BB4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sz w:val="28"/>
          <w:szCs w:val="28"/>
          <w:lang w:val="en-US"/>
        </w:rPr>
      </w:pPr>
    </w:p>
    <w:p w14:paraId="2395E423" w14:textId="77777777" w:rsidR="00E75BB4" w:rsidRPr="00E75BB4" w:rsidRDefault="00E75BB4" w:rsidP="00E75BB4">
      <w:pPr>
        <w:pStyle w:val="ListParagraph"/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sz w:val="28"/>
          <w:szCs w:val="28"/>
          <w:lang w:val="en-US"/>
        </w:rPr>
      </w:pPr>
    </w:p>
    <w:p w14:paraId="5E7DFA02" w14:textId="607A132B" w:rsidR="00DB76FD" w:rsidRPr="00512C36" w:rsidRDefault="00E75BB4" w:rsidP="00512C36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sz w:val="28"/>
          <w:szCs w:val="28"/>
          <w:lang w:val="en-US"/>
        </w:rPr>
      </w:pPr>
      <w:r w:rsidRPr="00512C36">
        <w:rPr>
          <w:rFonts w:ascii="Arial" w:hAnsi="Arial" w:cs="Arial"/>
          <w:sz w:val="28"/>
          <w:szCs w:val="28"/>
          <w:lang w:val="en-US"/>
        </w:rPr>
        <w:tab/>
      </w:r>
    </w:p>
    <w:p w14:paraId="1C4D75BC" w14:textId="77777777" w:rsidR="00DB76FD" w:rsidRDefault="00DB76FD">
      <w:pPr>
        <w:rPr>
          <w:rFonts w:ascii="Arial" w:hAnsi="Arial" w:cs="Arial"/>
          <w:sz w:val="22"/>
          <w:lang w:val="en-US"/>
        </w:rPr>
      </w:pPr>
      <w:r>
        <w:rPr>
          <w:rFonts w:ascii="Arial" w:hAnsi="Arial" w:cs="Arial"/>
          <w:sz w:val="22"/>
          <w:lang w:val="en-US"/>
        </w:rPr>
        <w:br w:type="page"/>
      </w:r>
    </w:p>
    <w:p w14:paraId="5603E593" w14:textId="4114121F" w:rsidR="007177E3" w:rsidRPr="00FA6094" w:rsidRDefault="002A16C4" w:rsidP="00333548">
      <w:pPr>
        <w:pStyle w:val="Heading1"/>
        <w:rPr>
          <w:rFonts w:ascii="Arial" w:hAnsi="Arial" w:cs="Arial"/>
        </w:rPr>
      </w:pPr>
      <w:bookmarkStart w:id="0" w:name="_GoBack"/>
      <w:bookmarkEnd w:id="0"/>
      <w:r w:rsidRPr="00FA6094">
        <w:rPr>
          <w:rFonts w:ascii="Arial" w:hAnsi="Arial" w:cs="Arial"/>
        </w:rPr>
        <w:lastRenderedPageBreak/>
        <w:t>L</w:t>
      </w:r>
      <w:r w:rsidR="007177E3" w:rsidRPr="00FA6094">
        <w:rPr>
          <w:rFonts w:ascii="Arial" w:hAnsi="Arial" w:cs="Arial"/>
        </w:rPr>
        <w:t xml:space="preserve">istening </w:t>
      </w:r>
    </w:p>
    <w:p w14:paraId="76E1691A" w14:textId="77777777" w:rsidR="004C0942" w:rsidRPr="004C0942" w:rsidRDefault="004C0942" w:rsidP="004C0942">
      <w:pPr>
        <w:rPr>
          <w:lang w:eastAsia="en-GB"/>
        </w:rPr>
      </w:pPr>
    </w:p>
    <w:p w14:paraId="638F5C31" w14:textId="3092AE98" w:rsidR="004C0942" w:rsidRPr="00293D7F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b/>
          <w:color w:val="51145C" w:themeColor="accent6"/>
          <w:lang w:val="en-US"/>
        </w:rPr>
      </w:pPr>
      <w:r w:rsidRPr="00293D7F">
        <w:rPr>
          <w:rFonts w:ascii="Arial" w:hAnsi="Arial" w:cs="Arial"/>
          <w:b/>
          <w:color w:val="51145C" w:themeColor="accent6"/>
          <w:lang w:val="en-US"/>
        </w:rPr>
        <w:t xml:space="preserve">1. Make a listening </w:t>
      </w:r>
      <w:r w:rsidR="00E9542C">
        <w:rPr>
          <w:rFonts w:ascii="Arial" w:hAnsi="Arial" w:cs="Arial"/>
          <w:b/>
          <w:color w:val="51145C" w:themeColor="accent6"/>
          <w:lang w:val="en-US"/>
        </w:rPr>
        <w:t>log</w:t>
      </w:r>
    </w:p>
    <w:p w14:paraId="0DD0AD74" w14:textId="77777777" w:rsidR="004C0942" w:rsidRPr="004C0942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</w:p>
    <w:p w14:paraId="199AF2F7" w14:textId="752DF77C" w:rsidR="004C0942" w:rsidRPr="004C0942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 xml:space="preserve">Make </w:t>
      </w:r>
      <w:r w:rsidR="008A1D3E">
        <w:rPr>
          <w:rFonts w:ascii="Arial" w:hAnsi="Arial" w:cs="Arial"/>
          <w:lang w:val="en-US"/>
        </w:rPr>
        <w:t>a list of</w:t>
      </w:r>
      <w:r w:rsidRPr="004C0942">
        <w:rPr>
          <w:rFonts w:ascii="Arial" w:hAnsi="Arial" w:cs="Arial"/>
          <w:lang w:val="en-US"/>
        </w:rPr>
        <w:t xml:space="preserve"> new and interesting words that you hear. </w:t>
      </w:r>
    </w:p>
    <w:p w14:paraId="6867AD91" w14:textId="77777777" w:rsidR="004C0942" w:rsidRPr="004C0942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</w:p>
    <w:p w14:paraId="6C7A8A96" w14:textId="02C786CE" w:rsidR="004C0942" w:rsidRPr="004C0942" w:rsidRDefault="008A1D3E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What does each word mean?  How do you spell it?  Use </w:t>
      </w:r>
      <w:r w:rsidR="004C0942" w:rsidRPr="004C0942">
        <w:rPr>
          <w:rFonts w:ascii="Arial" w:hAnsi="Arial" w:cs="Arial"/>
          <w:lang w:val="en-US"/>
        </w:rPr>
        <w:t>a dictionary</w:t>
      </w:r>
      <w:r>
        <w:rPr>
          <w:rFonts w:ascii="Arial" w:hAnsi="Arial" w:cs="Arial"/>
          <w:lang w:val="en-US"/>
        </w:rPr>
        <w:t xml:space="preserve"> or ask someone</w:t>
      </w:r>
      <w:r w:rsidR="004C0942" w:rsidRPr="004C0942">
        <w:rPr>
          <w:rFonts w:ascii="Arial" w:hAnsi="Arial" w:cs="Arial"/>
          <w:lang w:val="en-US"/>
        </w:rPr>
        <w:t>.</w:t>
      </w:r>
    </w:p>
    <w:p w14:paraId="34238073" w14:textId="77777777" w:rsidR="004C0942" w:rsidRPr="004C0942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</w:p>
    <w:p w14:paraId="2D2B126B" w14:textId="0A6D83B3" w:rsidR="004C0942" w:rsidRPr="004C0942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You can include</w:t>
      </w:r>
      <w:r w:rsidR="008A1D3E">
        <w:rPr>
          <w:rFonts w:ascii="Arial" w:hAnsi="Arial" w:cs="Arial"/>
          <w:lang w:val="en-US"/>
        </w:rPr>
        <w:t xml:space="preserve"> words</w:t>
      </w:r>
      <w:r w:rsidRPr="004C0942">
        <w:rPr>
          <w:rFonts w:ascii="Arial" w:hAnsi="Arial" w:cs="Arial"/>
          <w:lang w:val="en-US"/>
        </w:rPr>
        <w:t>:</w:t>
      </w:r>
    </w:p>
    <w:p w14:paraId="686E504F" w14:textId="77777777" w:rsidR="004C0942" w:rsidRPr="004C0942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</w:p>
    <w:p w14:paraId="6B0BE4CD" w14:textId="654C4FF9" w:rsidR="004C0942" w:rsidRPr="004C0942" w:rsidRDefault="004C0942" w:rsidP="004C0942">
      <w:pPr>
        <w:pStyle w:val="ListParagraph"/>
        <w:widowControl w:val="0"/>
        <w:numPr>
          <w:ilvl w:val="0"/>
          <w:numId w:val="18"/>
        </w:numPr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you hear spoken around you</w:t>
      </w:r>
    </w:p>
    <w:p w14:paraId="42558136" w14:textId="3BA4E4CA" w:rsidR="004C0942" w:rsidRPr="004C0942" w:rsidRDefault="004C0942" w:rsidP="004C0942">
      <w:pPr>
        <w:pStyle w:val="ListParagraph"/>
        <w:widowControl w:val="0"/>
        <w:numPr>
          <w:ilvl w:val="0"/>
          <w:numId w:val="18"/>
        </w:numPr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from TV programmes you watch</w:t>
      </w:r>
    </w:p>
    <w:p w14:paraId="654ACE74" w14:textId="3FE9F159" w:rsidR="004C0942" w:rsidRPr="004C0942" w:rsidRDefault="004C0942" w:rsidP="004C0942">
      <w:pPr>
        <w:pStyle w:val="ListParagraph"/>
        <w:widowControl w:val="0"/>
        <w:numPr>
          <w:ilvl w:val="0"/>
          <w:numId w:val="18"/>
        </w:numPr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from films you watch</w:t>
      </w:r>
    </w:p>
    <w:p w14:paraId="01DF302E" w14:textId="0CDCC69E" w:rsidR="004C0942" w:rsidRPr="004C0942" w:rsidRDefault="004C0942" w:rsidP="004C0942">
      <w:pPr>
        <w:pStyle w:val="ListParagraph"/>
        <w:widowControl w:val="0"/>
        <w:numPr>
          <w:ilvl w:val="0"/>
          <w:numId w:val="18"/>
        </w:numPr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from songs you listen to.</w:t>
      </w:r>
    </w:p>
    <w:p w14:paraId="6A4807BC" w14:textId="2D4AAEA5" w:rsidR="004C0942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</w:p>
    <w:p w14:paraId="7A077F08" w14:textId="2EDDACAD" w:rsidR="00384765" w:rsidRPr="0028127B" w:rsidRDefault="00384765" w:rsidP="00384765">
      <w:pPr>
        <w:rPr>
          <w:rFonts w:ascii="Arial" w:hAnsi="Arial" w:cs="Arial"/>
          <w:b/>
          <w:color w:val="51145C" w:themeColor="accent6"/>
          <w:lang w:val="en-US"/>
        </w:rPr>
      </w:pPr>
      <w:r w:rsidRPr="0028127B">
        <w:rPr>
          <w:rFonts w:ascii="Arial" w:hAnsi="Arial" w:cs="Arial"/>
          <w:b/>
          <w:color w:val="51145C" w:themeColor="accent6"/>
          <w:lang w:val="en-US"/>
        </w:rPr>
        <w:t xml:space="preserve">Listening </w:t>
      </w:r>
      <w:r w:rsidR="00595FE1" w:rsidRPr="0028127B">
        <w:rPr>
          <w:rFonts w:ascii="Arial" w:hAnsi="Arial" w:cs="Arial"/>
          <w:b/>
          <w:color w:val="51145C" w:themeColor="accent6"/>
          <w:lang w:val="en-US"/>
        </w:rPr>
        <w:t>Log</w:t>
      </w:r>
    </w:p>
    <w:p w14:paraId="4301E885" w14:textId="3B421267" w:rsidR="00384765" w:rsidRDefault="00384765" w:rsidP="00384765">
      <w:pPr>
        <w:rPr>
          <w:rFonts w:ascii="Arial" w:hAnsi="Arial" w:cs="Arial"/>
          <w:b/>
          <w:color w:val="51145C" w:themeColor="text2"/>
          <w:sz w:val="28"/>
          <w:szCs w:val="28"/>
          <w:lang w:val="en-US"/>
        </w:rPr>
      </w:pPr>
    </w:p>
    <w:tbl>
      <w:tblPr>
        <w:tblStyle w:val="TableGrid"/>
        <w:tblW w:w="9067" w:type="dxa"/>
        <w:tblLook w:val="04A0" w:firstRow="1" w:lastRow="0" w:firstColumn="1" w:lastColumn="0" w:noHBand="0" w:noVBand="1"/>
      </w:tblPr>
      <w:tblGrid>
        <w:gridCol w:w="2263"/>
        <w:gridCol w:w="3402"/>
        <w:gridCol w:w="3402"/>
      </w:tblGrid>
      <w:tr w:rsidR="00F16226" w:rsidRPr="00384765" w14:paraId="23147492" w14:textId="77777777" w:rsidTr="00333548">
        <w:tc>
          <w:tcPr>
            <w:tcW w:w="9067" w:type="dxa"/>
            <w:gridSpan w:val="3"/>
            <w:shd w:val="clear" w:color="auto" w:fill="51145C" w:themeFill="accent6"/>
          </w:tcPr>
          <w:p w14:paraId="5E280F04" w14:textId="5D81F858" w:rsidR="00F16226" w:rsidRPr="00384765" w:rsidRDefault="00F16226" w:rsidP="00C44088">
            <w:pPr>
              <w:jc w:val="center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Interesting Words</w:t>
            </w:r>
          </w:p>
        </w:tc>
      </w:tr>
      <w:tr w:rsidR="00F16226" w:rsidRPr="00293D7F" w14:paraId="17BD3E66" w14:textId="77777777" w:rsidTr="00EC0F27">
        <w:tc>
          <w:tcPr>
            <w:tcW w:w="2263" w:type="dxa"/>
            <w:shd w:val="clear" w:color="auto" w:fill="00A7A7" w:themeFill="accent2"/>
            <w:vAlign w:val="center"/>
          </w:tcPr>
          <w:p w14:paraId="157FBEFA" w14:textId="3FC1123B" w:rsidR="00F16226" w:rsidRPr="002074B9" w:rsidRDefault="00F16226" w:rsidP="00EC0F27">
            <w:pPr>
              <w:jc w:val="center"/>
              <w:rPr>
                <w:rFonts w:ascii="Arial" w:hAnsi="Arial" w:cs="Arial"/>
                <w:b/>
                <w:lang w:val="en-US"/>
              </w:rPr>
            </w:pPr>
            <w:r w:rsidRPr="002074B9">
              <w:rPr>
                <w:rFonts w:ascii="Arial" w:hAnsi="Arial" w:cs="Arial"/>
                <w:b/>
                <w:lang w:val="en-US"/>
              </w:rPr>
              <w:t>New word</w:t>
            </w:r>
          </w:p>
        </w:tc>
        <w:tc>
          <w:tcPr>
            <w:tcW w:w="3402" w:type="dxa"/>
            <w:shd w:val="clear" w:color="auto" w:fill="00A7A7" w:themeFill="accent2"/>
            <w:vAlign w:val="center"/>
          </w:tcPr>
          <w:p w14:paraId="60CE3CBC" w14:textId="37FB0068" w:rsidR="00F16226" w:rsidRPr="002074B9" w:rsidRDefault="00F16226" w:rsidP="00EC0F27">
            <w:pPr>
              <w:jc w:val="center"/>
              <w:rPr>
                <w:rFonts w:ascii="Arial" w:hAnsi="Arial" w:cs="Arial"/>
                <w:b/>
                <w:lang w:val="en-US"/>
              </w:rPr>
            </w:pPr>
            <w:r w:rsidRPr="002074B9">
              <w:rPr>
                <w:rFonts w:ascii="Arial" w:hAnsi="Arial" w:cs="Arial"/>
                <w:b/>
                <w:lang w:val="en-US"/>
              </w:rPr>
              <w:t>What does it mean?</w:t>
            </w:r>
          </w:p>
        </w:tc>
        <w:tc>
          <w:tcPr>
            <w:tcW w:w="3402" w:type="dxa"/>
            <w:shd w:val="clear" w:color="auto" w:fill="00A7A7" w:themeFill="accent2"/>
            <w:vAlign w:val="center"/>
          </w:tcPr>
          <w:p w14:paraId="62FCCFD0" w14:textId="3F537905" w:rsidR="00F16226" w:rsidRPr="002074B9" w:rsidRDefault="00F16226" w:rsidP="00EC0F27">
            <w:pPr>
              <w:jc w:val="center"/>
              <w:rPr>
                <w:rFonts w:ascii="Arial" w:hAnsi="Arial" w:cs="Arial"/>
                <w:b/>
                <w:lang w:val="en-US"/>
              </w:rPr>
            </w:pPr>
            <w:r w:rsidRPr="002074B9">
              <w:rPr>
                <w:rFonts w:ascii="Arial" w:hAnsi="Arial" w:cs="Arial"/>
                <w:b/>
                <w:lang w:val="en-US"/>
              </w:rPr>
              <w:t xml:space="preserve">Where did you </w:t>
            </w:r>
            <w:r w:rsidR="00293D7F" w:rsidRPr="002074B9">
              <w:rPr>
                <w:rFonts w:ascii="Arial" w:hAnsi="Arial" w:cs="Arial"/>
                <w:b/>
                <w:lang w:val="en-US"/>
              </w:rPr>
              <w:t xml:space="preserve">hear </w:t>
            </w:r>
            <w:r w:rsidRPr="002074B9">
              <w:rPr>
                <w:rFonts w:ascii="Arial" w:hAnsi="Arial" w:cs="Arial"/>
                <w:b/>
                <w:lang w:val="en-US"/>
              </w:rPr>
              <w:t>this word?</w:t>
            </w:r>
          </w:p>
        </w:tc>
      </w:tr>
      <w:tr w:rsidR="00384765" w:rsidRPr="00384765" w14:paraId="7EFBA5C2" w14:textId="77777777" w:rsidTr="00293D7F">
        <w:tc>
          <w:tcPr>
            <w:tcW w:w="2263" w:type="dxa"/>
          </w:tcPr>
          <w:p w14:paraId="62C8CAA5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4C131254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12B2FA0F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</w:tr>
      <w:tr w:rsidR="00384765" w:rsidRPr="00384765" w14:paraId="3C0F3FC0" w14:textId="77777777" w:rsidTr="00293D7F">
        <w:tc>
          <w:tcPr>
            <w:tcW w:w="2263" w:type="dxa"/>
          </w:tcPr>
          <w:p w14:paraId="1712F6A5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4D8CD276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2E72CD63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</w:tr>
      <w:tr w:rsidR="00384765" w:rsidRPr="00384765" w14:paraId="1E885BB7" w14:textId="77777777" w:rsidTr="00293D7F">
        <w:tc>
          <w:tcPr>
            <w:tcW w:w="2263" w:type="dxa"/>
          </w:tcPr>
          <w:p w14:paraId="300D82BD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115D6C46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480F6437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</w:tr>
      <w:tr w:rsidR="00384765" w:rsidRPr="00384765" w14:paraId="0CFEA31F" w14:textId="77777777" w:rsidTr="00293D7F">
        <w:tc>
          <w:tcPr>
            <w:tcW w:w="2263" w:type="dxa"/>
          </w:tcPr>
          <w:p w14:paraId="7033449C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79DBF94C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06F7D6B8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</w:tr>
      <w:tr w:rsidR="00384765" w:rsidRPr="00384765" w14:paraId="72CCAB83" w14:textId="77777777" w:rsidTr="00293D7F">
        <w:tc>
          <w:tcPr>
            <w:tcW w:w="2263" w:type="dxa"/>
          </w:tcPr>
          <w:p w14:paraId="1FC49C07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54A2821F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7966C755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</w:tr>
      <w:tr w:rsidR="00384765" w:rsidRPr="00384765" w14:paraId="790BE17F" w14:textId="77777777" w:rsidTr="00293D7F">
        <w:tc>
          <w:tcPr>
            <w:tcW w:w="2263" w:type="dxa"/>
          </w:tcPr>
          <w:p w14:paraId="30DCAFB6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1D4D9AFB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453F5C0F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</w:tr>
      <w:tr w:rsidR="00384765" w:rsidRPr="00384765" w14:paraId="5C411967" w14:textId="77777777" w:rsidTr="00293D7F">
        <w:tc>
          <w:tcPr>
            <w:tcW w:w="2263" w:type="dxa"/>
          </w:tcPr>
          <w:p w14:paraId="57D6C5A3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6568EBD5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052C409F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</w:tr>
      <w:tr w:rsidR="00384765" w:rsidRPr="00384765" w14:paraId="1D0C4544" w14:textId="77777777" w:rsidTr="00293D7F">
        <w:tc>
          <w:tcPr>
            <w:tcW w:w="2263" w:type="dxa"/>
          </w:tcPr>
          <w:p w14:paraId="1C1222E7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7ED1AD7D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4CF98FBE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</w:tr>
      <w:tr w:rsidR="00384765" w:rsidRPr="00384765" w14:paraId="35FEA20A" w14:textId="77777777" w:rsidTr="00293D7F">
        <w:tc>
          <w:tcPr>
            <w:tcW w:w="2263" w:type="dxa"/>
          </w:tcPr>
          <w:p w14:paraId="26275960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4E9C89D9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  <w:tc>
          <w:tcPr>
            <w:tcW w:w="3402" w:type="dxa"/>
          </w:tcPr>
          <w:p w14:paraId="666118BB" w14:textId="77777777" w:rsidR="00384765" w:rsidRPr="00384765" w:rsidRDefault="00384765" w:rsidP="00384765">
            <w:pPr>
              <w:rPr>
                <w:rFonts w:ascii="Arial" w:hAnsi="Arial" w:cs="Arial"/>
                <w:b/>
                <w:sz w:val="60"/>
                <w:szCs w:val="60"/>
                <w:lang w:val="en-US"/>
              </w:rPr>
            </w:pPr>
          </w:p>
        </w:tc>
      </w:tr>
    </w:tbl>
    <w:p w14:paraId="0DD53AA4" w14:textId="77777777" w:rsidR="00E9542C" w:rsidRDefault="00E9542C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b/>
          <w:color w:val="51145C" w:themeColor="accent6"/>
          <w:lang w:val="en-US"/>
        </w:rPr>
      </w:pPr>
      <w:bookmarkStart w:id="1" w:name="_Hlk519086305"/>
    </w:p>
    <w:p w14:paraId="0FB93BBE" w14:textId="627F2CCA" w:rsidR="00E9542C" w:rsidRDefault="00E9542C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b/>
          <w:color w:val="51145C" w:themeColor="accent6"/>
          <w:lang w:val="en-US"/>
        </w:rPr>
      </w:pPr>
    </w:p>
    <w:p w14:paraId="1F337B9F" w14:textId="1B3E06C8" w:rsidR="004C0942" w:rsidRPr="00293D7F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b/>
          <w:color w:val="51145C" w:themeColor="accent6"/>
          <w:lang w:val="en-US"/>
        </w:rPr>
      </w:pPr>
      <w:r w:rsidRPr="00293D7F">
        <w:rPr>
          <w:rFonts w:ascii="Arial" w:hAnsi="Arial" w:cs="Arial"/>
          <w:b/>
          <w:color w:val="51145C" w:themeColor="accent6"/>
          <w:lang w:val="en-US"/>
        </w:rPr>
        <w:lastRenderedPageBreak/>
        <w:t xml:space="preserve">2. Keep a viewing </w:t>
      </w:r>
      <w:r w:rsidR="00E9542C">
        <w:rPr>
          <w:rFonts w:ascii="Arial" w:hAnsi="Arial" w:cs="Arial"/>
          <w:b/>
          <w:color w:val="51145C" w:themeColor="accent6"/>
          <w:lang w:val="en-US"/>
        </w:rPr>
        <w:t>log</w:t>
      </w:r>
    </w:p>
    <w:p w14:paraId="151A3E2F" w14:textId="77777777" w:rsidR="004C0942" w:rsidRPr="004C0942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</w:p>
    <w:p w14:paraId="2AD04620" w14:textId="0D7F25E4" w:rsidR="004C0942" w:rsidRPr="004C0942" w:rsidRDefault="008A1D3E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Write down</w:t>
      </w:r>
      <w:r w:rsidR="004C0942" w:rsidRPr="004C0942">
        <w:rPr>
          <w:rFonts w:ascii="Arial" w:hAnsi="Arial" w:cs="Arial"/>
          <w:lang w:val="en-US"/>
        </w:rPr>
        <w:t xml:space="preserve"> what you watch and listen to on TV and in films.</w:t>
      </w:r>
    </w:p>
    <w:p w14:paraId="131F042F" w14:textId="77777777" w:rsidR="004C0942" w:rsidRPr="004C0942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</w:p>
    <w:p w14:paraId="27F02849" w14:textId="61DD4962" w:rsidR="004C0942" w:rsidRPr="004C0942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 xml:space="preserve">You can </w:t>
      </w:r>
      <w:r w:rsidR="008A1D3E">
        <w:rPr>
          <w:rFonts w:ascii="Arial" w:hAnsi="Arial" w:cs="Arial"/>
          <w:lang w:val="en-US"/>
        </w:rPr>
        <w:t>put</w:t>
      </w:r>
      <w:r w:rsidRPr="004C0942">
        <w:rPr>
          <w:rFonts w:ascii="Arial" w:hAnsi="Arial" w:cs="Arial"/>
          <w:lang w:val="en-US"/>
        </w:rPr>
        <w:t>:</w:t>
      </w:r>
    </w:p>
    <w:p w14:paraId="43464E9D" w14:textId="77777777" w:rsidR="004C0942" w:rsidRPr="004C0942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</w:p>
    <w:p w14:paraId="44F0BAA4" w14:textId="77777777" w:rsidR="00454014" w:rsidRDefault="00454014" w:rsidP="004C0942">
      <w:pPr>
        <w:pStyle w:val="ListParagraph"/>
        <w:widowControl w:val="0"/>
        <w:numPr>
          <w:ilvl w:val="0"/>
          <w:numId w:val="19"/>
        </w:numPr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  <w:sectPr w:rsidR="00454014" w:rsidSect="00DC7D30">
          <w:headerReference w:type="default" r:id="rId8"/>
          <w:footerReference w:type="default" r:id="rId9"/>
          <w:headerReference w:type="first" r:id="rId10"/>
          <w:footerReference w:type="first" r:id="rId11"/>
          <w:type w:val="continuous"/>
          <w:pgSz w:w="11906" w:h="16838" w:code="9"/>
          <w:pgMar w:top="1814" w:right="1440" w:bottom="1440" w:left="1440" w:header="709" w:footer="709" w:gutter="0"/>
          <w:cols w:space="708"/>
          <w:titlePg/>
          <w:docGrid w:linePitch="360"/>
        </w:sectPr>
      </w:pPr>
    </w:p>
    <w:p w14:paraId="7B42AB8F" w14:textId="7A26FE25" w:rsidR="004C0942" w:rsidRPr="004C0942" w:rsidRDefault="004C0942" w:rsidP="004C0942">
      <w:pPr>
        <w:pStyle w:val="ListParagraph"/>
        <w:widowControl w:val="0"/>
        <w:numPr>
          <w:ilvl w:val="0"/>
          <w:numId w:val="19"/>
        </w:numPr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The date you watched it</w:t>
      </w:r>
    </w:p>
    <w:p w14:paraId="47BC7493" w14:textId="01551F3B" w:rsidR="004C0942" w:rsidRPr="004C0942" w:rsidRDefault="004C0942" w:rsidP="004C0942">
      <w:pPr>
        <w:pStyle w:val="ListParagraph"/>
        <w:widowControl w:val="0"/>
        <w:numPr>
          <w:ilvl w:val="0"/>
          <w:numId w:val="19"/>
        </w:numPr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 xml:space="preserve">The title </w:t>
      </w:r>
    </w:p>
    <w:p w14:paraId="23D10D56" w14:textId="399BB9C1" w:rsidR="004C0942" w:rsidRPr="004C0942" w:rsidRDefault="004C0942" w:rsidP="004C0942">
      <w:pPr>
        <w:pStyle w:val="ListParagraph"/>
        <w:widowControl w:val="0"/>
        <w:numPr>
          <w:ilvl w:val="0"/>
          <w:numId w:val="19"/>
        </w:numPr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 xml:space="preserve">What </w:t>
      </w:r>
      <w:r w:rsidR="008A1D3E">
        <w:rPr>
          <w:rFonts w:ascii="Arial" w:hAnsi="Arial" w:cs="Arial"/>
          <w:lang w:val="en-US"/>
        </w:rPr>
        <w:t>it</w:t>
      </w:r>
      <w:r w:rsidRPr="004C0942">
        <w:rPr>
          <w:rFonts w:ascii="Arial" w:hAnsi="Arial" w:cs="Arial"/>
          <w:lang w:val="en-US"/>
        </w:rPr>
        <w:t xml:space="preserve"> was about</w:t>
      </w:r>
    </w:p>
    <w:p w14:paraId="25F95F3B" w14:textId="2631F81C" w:rsidR="004C0942" w:rsidRPr="004C0942" w:rsidRDefault="004C0942" w:rsidP="004C0942">
      <w:pPr>
        <w:pStyle w:val="ListParagraph"/>
        <w:widowControl w:val="0"/>
        <w:numPr>
          <w:ilvl w:val="0"/>
          <w:numId w:val="19"/>
        </w:numPr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 xml:space="preserve">The people in the programme </w:t>
      </w:r>
    </w:p>
    <w:p w14:paraId="6AC71CBE" w14:textId="660804B0" w:rsidR="004C0942" w:rsidRPr="004C0942" w:rsidRDefault="008A1D3E" w:rsidP="004C0942">
      <w:pPr>
        <w:pStyle w:val="ListParagraph"/>
        <w:widowControl w:val="0"/>
        <w:numPr>
          <w:ilvl w:val="0"/>
          <w:numId w:val="19"/>
        </w:numPr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What happened</w:t>
      </w:r>
    </w:p>
    <w:p w14:paraId="59B0642A" w14:textId="77777777" w:rsidR="004C0942" w:rsidRPr="004C0942" w:rsidRDefault="004C0942" w:rsidP="004C0942">
      <w:pPr>
        <w:pStyle w:val="ListParagraph"/>
        <w:widowControl w:val="0"/>
        <w:numPr>
          <w:ilvl w:val="0"/>
          <w:numId w:val="19"/>
        </w:numPr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Some things you liked</w:t>
      </w:r>
    </w:p>
    <w:p w14:paraId="5EFF915F" w14:textId="306CCBB7" w:rsidR="004C0942" w:rsidRDefault="004C0942" w:rsidP="004C0942">
      <w:pPr>
        <w:pStyle w:val="ListParagraph"/>
        <w:widowControl w:val="0"/>
        <w:numPr>
          <w:ilvl w:val="0"/>
          <w:numId w:val="19"/>
        </w:numPr>
        <w:autoSpaceDE w:val="0"/>
        <w:autoSpaceDN w:val="0"/>
        <w:adjustRightInd w:val="0"/>
        <w:spacing w:line="300" w:lineRule="atLeast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Some things you didn’t like.</w:t>
      </w:r>
    </w:p>
    <w:bookmarkEnd w:id="1"/>
    <w:p w14:paraId="2659FBFE" w14:textId="77777777" w:rsidR="00454014" w:rsidRDefault="00454014" w:rsidP="00F16226">
      <w:pPr>
        <w:widowControl w:val="0"/>
        <w:autoSpaceDE w:val="0"/>
        <w:autoSpaceDN w:val="0"/>
        <w:adjustRightInd w:val="0"/>
        <w:spacing w:line="300" w:lineRule="atLeast"/>
        <w:ind w:left="360"/>
        <w:rPr>
          <w:rFonts w:ascii="Arial" w:hAnsi="Arial" w:cs="Arial"/>
          <w:lang w:val="en-US"/>
        </w:rPr>
        <w:sectPr w:rsidR="00454014" w:rsidSect="00454014">
          <w:type w:val="continuous"/>
          <w:pgSz w:w="11906" w:h="16838" w:code="9"/>
          <w:pgMar w:top="1814" w:right="1440" w:bottom="1440" w:left="1440" w:header="709" w:footer="709" w:gutter="0"/>
          <w:cols w:num="2" w:space="708"/>
          <w:titlePg/>
          <w:docGrid w:linePitch="360"/>
        </w:sectPr>
      </w:pPr>
    </w:p>
    <w:p w14:paraId="58CFFE5A" w14:textId="62350051" w:rsidR="00F16226" w:rsidRPr="00F16226" w:rsidRDefault="00F16226" w:rsidP="00F16226">
      <w:pPr>
        <w:widowControl w:val="0"/>
        <w:autoSpaceDE w:val="0"/>
        <w:autoSpaceDN w:val="0"/>
        <w:adjustRightInd w:val="0"/>
        <w:spacing w:line="300" w:lineRule="atLeast"/>
        <w:ind w:left="360"/>
        <w:rPr>
          <w:rFonts w:ascii="Arial" w:hAnsi="Arial" w:cs="Arial"/>
          <w:lang w:val="en-US"/>
        </w:rPr>
      </w:pPr>
    </w:p>
    <w:p w14:paraId="5D2806A5" w14:textId="129F3D59" w:rsidR="00595FE1" w:rsidRPr="0004428D" w:rsidRDefault="00F16226" w:rsidP="00C44088">
      <w:pPr>
        <w:rPr>
          <w:rFonts w:ascii="Arial" w:hAnsi="Arial" w:cs="Arial"/>
          <w:b/>
          <w:color w:val="51145C" w:themeColor="accent6"/>
          <w:lang w:val="en-US"/>
        </w:rPr>
      </w:pPr>
      <w:r w:rsidRPr="0004428D">
        <w:rPr>
          <w:rFonts w:ascii="Arial" w:hAnsi="Arial" w:cs="Arial"/>
          <w:b/>
          <w:color w:val="51145C" w:themeColor="accent6"/>
          <w:lang w:val="en-US"/>
        </w:rPr>
        <w:t>Vie</w:t>
      </w:r>
      <w:r w:rsidR="00595FE1" w:rsidRPr="0004428D">
        <w:rPr>
          <w:rFonts w:ascii="Arial" w:hAnsi="Arial" w:cs="Arial"/>
          <w:b/>
          <w:color w:val="51145C" w:themeColor="accent6"/>
          <w:lang w:val="en-US"/>
        </w:rPr>
        <w:t xml:space="preserve">wing </w:t>
      </w:r>
      <w:r w:rsidR="00E9542C">
        <w:rPr>
          <w:rFonts w:ascii="Arial" w:hAnsi="Arial" w:cs="Arial"/>
          <w:b/>
          <w:color w:val="51145C" w:themeColor="accent6"/>
          <w:lang w:val="en-US"/>
        </w:rPr>
        <w:t>log</w:t>
      </w:r>
    </w:p>
    <w:p w14:paraId="71F60D5F" w14:textId="77777777" w:rsidR="00C44088" w:rsidRPr="00C44088" w:rsidRDefault="00C44088" w:rsidP="00C44088">
      <w:pPr>
        <w:rPr>
          <w:b/>
          <w:color w:val="51145C" w:themeColor="accent6"/>
          <w:sz w:val="28"/>
          <w:szCs w:val="28"/>
          <w:lang w:eastAsia="en-GB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3175"/>
        <w:gridCol w:w="5481"/>
      </w:tblGrid>
      <w:tr w:rsidR="00DC20F6" w:rsidRPr="00C44088" w14:paraId="4ECACBF8" w14:textId="77777777" w:rsidTr="007677E9">
        <w:tc>
          <w:tcPr>
            <w:tcW w:w="2895" w:type="dxa"/>
          </w:tcPr>
          <w:p w14:paraId="67186A03" w14:textId="014A106C" w:rsidR="00C44088" w:rsidRPr="00C44088" w:rsidRDefault="00C44088" w:rsidP="00DC20F6">
            <w:pPr>
              <w:spacing w:before="100" w:beforeAutospacing="1" w:after="100" w:afterAutospacing="1" w:line="360" w:lineRule="auto"/>
              <w:rPr>
                <w:rFonts w:ascii="Arial" w:eastAsia="Times New Roman" w:hAnsi="Arial" w:cs="Arial"/>
                <w:b/>
                <w:color w:val="000000"/>
                <w:lang w:eastAsia="en-GB"/>
              </w:rPr>
            </w:pPr>
            <w:r w:rsidRPr="00C44088">
              <w:rPr>
                <w:rFonts w:ascii="Arial" w:eastAsia="Times New Roman" w:hAnsi="Arial" w:cs="Arial"/>
                <w:b/>
                <w:color w:val="000000"/>
                <w:lang w:eastAsia="en-GB"/>
              </w:rPr>
              <w:t>Date:</w:t>
            </w:r>
          </w:p>
        </w:tc>
        <w:tc>
          <w:tcPr>
            <w:tcW w:w="5761" w:type="dxa"/>
          </w:tcPr>
          <w:p w14:paraId="79947148" w14:textId="5F180595" w:rsidR="00C44088" w:rsidRPr="00C44088" w:rsidRDefault="00C44088" w:rsidP="007177E3">
            <w:pPr>
              <w:spacing w:before="100" w:beforeAutospacing="1" w:after="100" w:afterAutospacing="1"/>
              <w:rPr>
                <w:rFonts w:ascii="Arial" w:eastAsia="Times New Roman" w:hAnsi="Arial" w:cs="Arial"/>
                <w:b/>
                <w:color w:val="000000"/>
                <w:lang w:eastAsia="en-GB"/>
              </w:rPr>
            </w:pPr>
            <w:r w:rsidRPr="00C44088">
              <w:rPr>
                <w:rFonts w:ascii="Arial" w:eastAsia="Times New Roman" w:hAnsi="Arial" w:cs="Arial"/>
                <w:b/>
                <w:color w:val="000000"/>
                <w:lang w:eastAsia="en-GB"/>
              </w:rPr>
              <w:t>Title:</w:t>
            </w:r>
          </w:p>
        </w:tc>
      </w:tr>
      <w:tr w:rsidR="00C44088" w14:paraId="5DE094FF" w14:textId="77777777" w:rsidTr="007677E9">
        <w:tc>
          <w:tcPr>
            <w:tcW w:w="8656" w:type="dxa"/>
            <w:gridSpan w:val="2"/>
          </w:tcPr>
          <w:p w14:paraId="31AD0A9D" w14:textId="0B4CE57A" w:rsidR="00C44088" w:rsidRPr="00C44088" w:rsidRDefault="00C44088" w:rsidP="007177E3">
            <w:pPr>
              <w:spacing w:before="100" w:beforeAutospacing="1" w:after="100" w:afterAutospacing="1"/>
              <w:rPr>
                <w:rFonts w:ascii="Arial" w:eastAsia="Times New Roman" w:hAnsi="Arial" w:cs="Arial"/>
                <w:b/>
                <w:color w:val="000000"/>
                <w:lang w:eastAsia="en-GB"/>
              </w:rPr>
            </w:pPr>
            <w:r w:rsidRPr="00C44088">
              <w:rPr>
                <w:rFonts w:ascii="Arial" w:eastAsia="Times New Roman" w:hAnsi="Arial" w:cs="Arial"/>
                <w:b/>
                <w:color w:val="000000"/>
                <w:lang w:eastAsia="en-GB"/>
              </w:rPr>
              <w:t xml:space="preserve">What was </w:t>
            </w:r>
            <w:r w:rsidR="006F2E68">
              <w:rPr>
                <w:rFonts w:ascii="Arial" w:eastAsia="Times New Roman" w:hAnsi="Arial" w:cs="Arial"/>
                <w:b/>
                <w:color w:val="000000"/>
                <w:lang w:eastAsia="en-GB"/>
              </w:rPr>
              <w:t>it</w:t>
            </w:r>
            <w:r w:rsidRPr="00C44088">
              <w:rPr>
                <w:rFonts w:ascii="Arial" w:eastAsia="Times New Roman" w:hAnsi="Arial" w:cs="Arial"/>
                <w:b/>
                <w:color w:val="000000"/>
                <w:lang w:eastAsia="en-GB"/>
              </w:rPr>
              <w:t xml:space="preserve"> about?</w:t>
            </w:r>
          </w:p>
          <w:p w14:paraId="222E1B78" w14:textId="7F89D19D" w:rsidR="00C44088" w:rsidRPr="00C44088" w:rsidRDefault="00C44088" w:rsidP="00DC20F6">
            <w:pPr>
              <w:spacing w:before="100" w:beforeAutospacing="1" w:after="100" w:afterAutospacing="1" w:line="480" w:lineRule="auto"/>
              <w:jc w:val="center"/>
              <w:rPr>
                <w:rFonts w:ascii="Arial" w:eastAsia="Times New Roman" w:hAnsi="Arial" w:cs="Arial"/>
                <w:color w:val="000000"/>
                <w:lang w:eastAsia="en-GB"/>
              </w:rPr>
            </w:pPr>
          </w:p>
        </w:tc>
      </w:tr>
      <w:tr w:rsidR="00C44088" w14:paraId="7ED5E84E" w14:textId="77777777" w:rsidTr="007677E9">
        <w:tc>
          <w:tcPr>
            <w:tcW w:w="8656" w:type="dxa"/>
            <w:gridSpan w:val="2"/>
          </w:tcPr>
          <w:p w14:paraId="141A9483" w14:textId="77777777" w:rsidR="00DC20F6" w:rsidRDefault="00C44088" w:rsidP="00DC20F6">
            <w:pPr>
              <w:spacing w:before="100" w:beforeAutospacing="1"/>
              <w:rPr>
                <w:rFonts w:ascii="Arial" w:eastAsia="Times New Roman" w:hAnsi="Arial" w:cs="Arial"/>
                <w:b/>
                <w:color w:val="000000"/>
                <w:lang w:eastAsia="en-GB"/>
              </w:rPr>
            </w:pPr>
            <w:r w:rsidRPr="00C44088">
              <w:rPr>
                <w:rFonts w:ascii="Arial" w:eastAsia="Times New Roman" w:hAnsi="Arial" w:cs="Arial"/>
                <w:b/>
                <w:color w:val="000000"/>
                <w:lang w:eastAsia="en-GB"/>
              </w:rPr>
              <w:t xml:space="preserve">Who was </w:t>
            </w:r>
            <w:r w:rsidR="006F2E68">
              <w:rPr>
                <w:rFonts w:ascii="Arial" w:eastAsia="Times New Roman" w:hAnsi="Arial" w:cs="Arial"/>
                <w:b/>
                <w:color w:val="000000"/>
                <w:lang w:eastAsia="en-GB"/>
              </w:rPr>
              <w:t>in it?</w:t>
            </w:r>
          </w:p>
          <w:p w14:paraId="401BA000" w14:textId="1EBC178B" w:rsidR="00C44088" w:rsidRPr="00C44088" w:rsidRDefault="00DC20F6" w:rsidP="00DC20F6">
            <w:pPr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  <w:lang w:eastAsia="en-GB"/>
              </w:rPr>
            </w:pPr>
            <w:r w:rsidRPr="00DC20F6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………………………………………………………………………………………………………………………………………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</w:t>
            </w:r>
          </w:p>
        </w:tc>
      </w:tr>
      <w:tr w:rsidR="00C44088" w14:paraId="66B363E4" w14:textId="77777777" w:rsidTr="007677E9">
        <w:trPr>
          <w:trHeight w:val="2090"/>
        </w:trPr>
        <w:tc>
          <w:tcPr>
            <w:tcW w:w="8656" w:type="dxa"/>
            <w:gridSpan w:val="2"/>
          </w:tcPr>
          <w:p w14:paraId="704FE614" w14:textId="77777777" w:rsidR="00C44088" w:rsidRDefault="00C44088" w:rsidP="00DC20F6">
            <w:pPr>
              <w:spacing w:before="100" w:beforeAutospacing="1"/>
              <w:rPr>
                <w:rFonts w:ascii="Arial" w:eastAsia="Times New Roman" w:hAnsi="Arial" w:cs="Arial"/>
                <w:b/>
                <w:color w:val="000000"/>
                <w:lang w:eastAsia="en-GB"/>
              </w:rPr>
            </w:pPr>
            <w:r w:rsidRPr="00C44088">
              <w:rPr>
                <w:rFonts w:ascii="Arial" w:eastAsia="Times New Roman" w:hAnsi="Arial" w:cs="Arial"/>
                <w:b/>
                <w:color w:val="000000"/>
                <w:lang w:eastAsia="en-GB"/>
              </w:rPr>
              <w:t>What happened?</w:t>
            </w:r>
          </w:p>
          <w:p w14:paraId="3672A1BB" w14:textId="39A81C14" w:rsidR="00C44088" w:rsidRPr="00C44088" w:rsidRDefault="00DC20F6" w:rsidP="00454014">
            <w:pPr>
              <w:spacing w:before="100" w:beforeAutospacing="1" w:after="100" w:afterAutospacing="1" w:line="360" w:lineRule="auto"/>
              <w:rPr>
                <w:rFonts w:ascii="Arial" w:eastAsia="Times New Roman" w:hAnsi="Arial" w:cs="Arial"/>
                <w:b/>
                <w:color w:val="000000"/>
                <w:lang w:eastAsia="en-GB"/>
              </w:rPr>
            </w:pPr>
            <w:r w:rsidRPr="00DC20F6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  <w:tr w:rsidR="00C44088" w14:paraId="6C390AF7" w14:textId="77777777" w:rsidTr="007677E9">
        <w:trPr>
          <w:trHeight w:val="1134"/>
        </w:trPr>
        <w:tc>
          <w:tcPr>
            <w:tcW w:w="8656" w:type="dxa"/>
            <w:gridSpan w:val="2"/>
          </w:tcPr>
          <w:p w14:paraId="345832E0" w14:textId="3C15DAA3" w:rsidR="00C44088" w:rsidRDefault="00C44088" w:rsidP="00DC20F6">
            <w:pPr>
              <w:rPr>
                <w:rFonts w:ascii="Arial" w:eastAsia="Times New Roman" w:hAnsi="Arial" w:cs="Arial"/>
                <w:b/>
                <w:color w:val="000000"/>
                <w:lang w:eastAsia="en-GB"/>
              </w:rPr>
            </w:pPr>
            <w:r w:rsidRPr="00C44088">
              <w:rPr>
                <w:rFonts w:ascii="Arial" w:eastAsia="Times New Roman" w:hAnsi="Arial" w:cs="Arial"/>
                <w:b/>
                <w:color w:val="000000"/>
                <w:lang w:eastAsia="en-GB"/>
              </w:rPr>
              <w:t>What did you like?</w:t>
            </w:r>
          </w:p>
          <w:p w14:paraId="2D717695" w14:textId="77777777" w:rsidR="003D0242" w:rsidRDefault="003D0242" w:rsidP="00DC20F6">
            <w:pPr>
              <w:rPr>
                <w:rFonts w:ascii="Arial" w:eastAsia="Times New Roman" w:hAnsi="Arial" w:cs="Arial"/>
                <w:b/>
                <w:color w:val="000000"/>
                <w:lang w:eastAsia="en-GB"/>
              </w:rPr>
            </w:pPr>
          </w:p>
          <w:p w14:paraId="438BFB6B" w14:textId="38DB619E" w:rsidR="00C44088" w:rsidRPr="00C44088" w:rsidRDefault="00DC20F6" w:rsidP="00DC20F6">
            <w:pPr>
              <w:spacing w:after="100" w:afterAutospacing="1"/>
              <w:rPr>
                <w:rFonts w:ascii="Arial" w:eastAsia="Times New Roman" w:hAnsi="Arial" w:cs="Arial"/>
                <w:b/>
                <w:color w:val="000000"/>
                <w:lang w:eastAsia="en-GB"/>
              </w:rPr>
            </w:pPr>
            <w:r w:rsidRPr="00DC20F6">
              <w:rPr>
                <w:rFonts w:ascii="Arial" w:hAnsi="Arial" w:cs="Arial"/>
                <w:b/>
                <w:color w:val="BFBFBF" w:themeColor="background1" w:themeShade="BF"/>
                <w:sz w:val="28"/>
                <w:szCs w:val="28"/>
                <w:lang w:val="en-US"/>
              </w:rPr>
              <w:t>……………………………………………………………………………………………………………………………………………………………</w:t>
            </w:r>
            <w:r w:rsidR="003D0242">
              <w:rPr>
                <w:rFonts w:ascii="Arial" w:hAnsi="Arial" w:cs="Arial"/>
                <w:b/>
                <w:color w:val="BFBFBF" w:themeColor="background1" w:themeShade="BF"/>
                <w:sz w:val="28"/>
                <w:szCs w:val="28"/>
                <w:lang w:val="en-US"/>
              </w:rPr>
              <w:t>…</w:t>
            </w:r>
          </w:p>
        </w:tc>
      </w:tr>
      <w:tr w:rsidR="00C44088" w14:paraId="3B612DDA" w14:textId="77777777" w:rsidTr="007677E9">
        <w:trPr>
          <w:trHeight w:val="1134"/>
        </w:trPr>
        <w:tc>
          <w:tcPr>
            <w:tcW w:w="8656" w:type="dxa"/>
            <w:gridSpan w:val="2"/>
          </w:tcPr>
          <w:p w14:paraId="7420B51A" w14:textId="74DF0406" w:rsidR="00C44088" w:rsidRDefault="00C44088" w:rsidP="00DC20F6">
            <w:pPr>
              <w:rPr>
                <w:rFonts w:ascii="Arial" w:eastAsia="Times New Roman" w:hAnsi="Arial" w:cs="Arial"/>
                <w:b/>
                <w:color w:val="000000"/>
                <w:lang w:eastAsia="en-GB"/>
              </w:rPr>
            </w:pPr>
            <w:r w:rsidRPr="00C44088">
              <w:rPr>
                <w:rFonts w:ascii="Arial" w:eastAsia="Times New Roman" w:hAnsi="Arial" w:cs="Arial"/>
                <w:b/>
                <w:color w:val="000000"/>
                <w:lang w:eastAsia="en-GB"/>
              </w:rPr>
              <w:t>What didn’t you like?</w:t>
            </w:r>
          </w:p>
          <w:p w14:paraId="2AAA487A" w14:textId="77777777" w:rsidR="003D0242" w:rsidRDefault="003D0242" w:rsidP="00DC20F6">
            <w:pPr>
              <w:rPr>
                <w:rFonts w:ascii="Arial" w:eastAsia="Times New Roman" w:hAnsi="Arial" w:cs="Arial"/>
                <w:b/>
                <w:color w:val="000000"/>
                <w:lang w:eastAsia="en-GB"/>
              </w:rPr>
            </w:pPr>
          </w:p>
          <w:p w14:paraId="1B0F7751" w14:textId="66A03F19" w:rsidR="00C44088" w:rsidRPr="00C44088" w:rsidRDefault="00DC20F6" w:rsidP="00DC20F6">
            <w:pPr>
              <w:spacing w:after="100" w:afterAutospacing="1"/>
              <w:rPr>
                <w:rFonts w:ascii="Arial" w:eastAsia="Times New Roman" w:hAnsi="Arial" w:cs="Arial"/>
                <w:b/>
                <w:color w:val="000000"/>
                <w:lang w:eastAsia="en-GB"/>
              </w:rPr>
            </w:pPr>
            <w:r w:rsidRPr="00DC20F6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  <w:r w:rsidRPr="00DC20F6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</w:p>
        </w:tc>
      </w:tr>
    </w:tbl>
    <w:p w14:paraId="44528763" w14:textId="57216D7C" w:rsidR="00DC20F6" w:rsidRDefault="00DC20F6" w:rsidP="00F1408C">
      <w:pPr>
        <w:rPr>
          <w:rFonts w:ascii="Arial" w:hAnsi="Arial" w:cs="Arial"/>
          <w:b/>
          <w:color w:val="EA5B0C" w:themeColor="accent1"/>
          <w:lang w:val="en-US"/>
        </w:rPr>
      </w:pPr>
    </w:p>
    <w:p w14:paraId="2988E182" w14:textId="2D20C49F" w:rsidR="00F1408C" w:rsidRDefault="00F1408C" w:rsidP="00F1408C">
      <w:pPr>
        <w:rPr>
          <w:rFonts w:ascii="Arial" w:hAnsi="Arial" w:cs="Arial"/>
          <w:b/>
          <w:color w:val="EA5B0C" w:themeColor="accent1"/>
          <w:lang w:val="en-US"/>
        </w:rPr>
      </w:pPr>
      <w:r w:rsidRPr="004E12C6">
        <w:rPr>
          <w:rFonts w:ascii="Arial" w:hAnsi="Arial" w:cs="Arial"/>
          <w:b/>
          <w:color w:val="EA5B0C" w:themeColor="accent1"/>
          <w:sz w:val="32"/>
          <w:szCs w:val="32"/>
          <w:lang w:val="en-US"/>
        </w:rPr>
        <w:lastRenderedPageBreak/>
        <w:t>Speaking</w:t>
      </w:r>
      <w:r w:rsidRPr="007177E3">
        <w:rPr>
          <w:rFonts w:ascii="Arial" w:hAnsi="Arial" w:cs="Arial"/>
          <w:b/>
          <w:color w:val="EA5B0C" w:themeColor="accent1"/>
          <w:lang w:val="en-US"/>
        </w:rPr>
        <w:t xml:space="preserve"> </w:t>
      </w:r>
    </w:p>
    <w:p w14:paraId="0618B420" w14:textId="77777777" w:rsidR="004C0942" w:rsidRPr="007177E3" w:rsidRDefault="004C0942" w:rsidP="00F1408C">
      <w:pPr>
        <w:rPr>
          <w:rFonts w:ascii="Arial" w:hAnsi="Arial" w:cs="Arial"/>
          <w:b/>
          <w:color w:val="000000" w:themeColor="text1"/>
          <w:lang w:val="en-US"/>
        </w:rPr>
      </w:pPr>
    </w:p>
    <w:p w14:paraId="18D1A7B3" w14:textId="020133A3" w:rsidR="004C0942" w:rsidRPr="00293D7F" w:rsidRDefault="004C0942" w:rsidP="004C0942">
      <w:pPr>
        <w:widowControl w:val="0"/>
        <w:autoSpaceDE w:val="0"/>
        <w:autoSpaceDN w:val="0"/>
        <w:adjustRightInd w:val="0"/>
        <w:spacing w:line="300" w:lineRule="atLeast"/>
        <w:rPr>
          <w:rFonts w:ascii="Arial" w:hAnsi="Arial" w:cs="Arial"/>
          <w:b/>
          <w:color w:val="51145C" w:themeColor="accent6"/>
          <w:lang w:val="en-US"/>
        </w:rPr>
      </w:pPr>
      <w:r w:rsidRPr="00293D7F">
        <w:rPr>
          <w:rFonts w:ascii="Arial" w:hAnsi="Arial" w:cs="Arial"/>
          <w:b/>
          <w:color w:val="51145C" w:themeColor="accent6"/>
          <w:lang w:val="en-US"/>
        </w:rPr>
        <w:t>1. Any questions</w:t>
      </w:r>
      <w:r w:rsidR="00E9542C">
        <w:rPr>
          <w:rFonts w:ascii="Arial" w:hAnsi="Arial" w:cs="Arial"/>
          <w:b/>
          <w:color w:val="51145C" w:themeColor="accent6"/>
          <w:lang w:val="en-US"/>
        </w:rPr>
        <w:t>?</w:t>
      </w:r>
    </w:p>
    <w:p w14:paraId="3E1B492E" w14:textId="77777777" w:rsidR="004C0942" w:rsidRPr="004C0942" w:rsidRDefault="004C0942" w:rsidP="004C0942">
      <w:pPr>
        <w:rPr>
          <w:rFonts w:ascii="Arial" w:hAnsi="Arial" w:cs="Arial"/>
          <w:b/>
          <w:color w:val="EA5B0C" w:themeColor="accent1"/>
          <w:lang w:val="en-US"/>
        </w:rPr>
      </w:pPr>
    </w:p>
    <w:p w14:paraId="37D34AAB" w14:textId="6B118DC6" w:rsidR="004C0942" w:rsidRDefault="00284DA2" w:rsidP="004C0942">
      <w:pPr>
        <w:pStyle w:val="ListParagraph"/>
        <w:numPr>
          <w:ilvl w:val="0"/>
          <w:numId w:val="20"/>
        </w:num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See how</w:t>
      </w:r>
      <w:r w:rsidR="004C0942" w:rsidRPr="004C0942">
        <w:rPr>
          <w:rFonts w:ascii="Arial" w:hAnsi="Arial" w:cs="Arial"/>
          <w:lang w:val="en-US"/>
        </w:rPr>
        <w:t xml:space="preserve"> many questions </w:t>
      </w:r>
      <w:r>
        <w:rPr>
          <w:rFonts w:ascii="Arial" w:hAnsi="Arial" w:cs="Arial"/>
          <w:lang w:val="en-US"/>
        </w:rPr>
        <w:t>you can ask in a week.  What question words did you use? Write them down.</w:t>
      </w:r>
    </w:p>
    <w:p w14:paraId="66215DA1" w14:textId="77777777" w:rsidR="001D3A28" w:rsidRDefault="001D3A28" w:rsidP="001D3A28">
      <w:pPr>
        <w:rPr>
          <w:rFonts w:ascii="Arial" w:hAnsi="Arial" w:cs="Arial"/>
          <w:b/>
          <w:color w:val="51145C" w:themeColor="text2"/>
          <w:sz w:val="28"/>
          <w:szCs w:val="28"/>
          <w:lang w:val="en-US"/>
        </w:rPr>
      </w:pPr>
    </w:p>
    <w:tbl>
      <w:tblPr>
        <w:tblStyle w:val="TableGrid"/>
        <w:tblW w:w="9067" w:type="dxa"/>
        <w:tblLook w:val="04A0" w:firstRow="1" w:lastRow="0" w:firstColumn="1" w:lastColumn="0" w:noHBand="0" w:noVBand="1"/>
      </w:tblPr>
      <w:tblGrid>
        <w:gridCol w:w="2263"/>
        <w:gridCol w:w="3402"/>
        <w:gridCol w:w="3402"/>
      </w:tblGrid>
      <w:tr w:rsidR="001D3A28" w:rsidRPr="00384765" w14:paraId="2D1CD58C" w14:textId="77777777" w:rsidTr="00AC4676">
        <w:tc>
          <w:tcPr>
            <w:tcW w:w="9067" w:type="dxa"/>
            <w:gridSpan w:val="3"/>
            <w:shd w:val="clear" w:color="auto" w:fill="51145C" w:themeFill="accent6"/>
          </w:tcPr>
          <w:p w14:paraId="2911DB75" w14:textId="226F82D7" w:rsidR="001D3A28" w:rsidRPr="00384765" w:rsidRDefault="001D3A28" w:rsidP="00AC4676">
            <w:pPr>
              <w:jc w:val="center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Questions</w:t>
            </w:r>
          </w:p>
        </w:tc>
      </w:tr>
      <w:tr w:rsidR="001D3A28" w:rsidRPr="00293D7F" w14:paraId="15F7A1A6" w14:textId="77777777" w:rsidTr="00AC4676">
        <w:tc>
          <w:tcPr>
            <w:tcW w:w="2263" w:type="dxa"/>
            <w:shd w:val="clear" w:color="auto" w:fill="00A7A7" w:themeFill="accent2"/>
            <w:vAlign w:val="center"/>
          </w:tcPr>
          <w:p w14:paraId="46391E9F" w14:textId="710BFFFD" w:rsidR="001D3A28" w:rsidRPr="002074B9" w:rsidRDefault="001D3A28" w:rsidP="00AC4676">
            <w:pPr>
              <w:jc w:val="center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Day</w:t>
            </w:r>
          </w:p>
        </w:tc>
        <w:tc>
          <w:tcPr>
            <w:tcW w:w="3402" w:type="dxa"/>
            <w:shd w:val="clear" w:color="auto" w:fill="00A7A7" w:themeFill="accent2"/>
            <w:vAlign w:val="center"/>
          </w:tcPr>
          <w:p w14:paraId="18588D89" w14:textId="53AAD93C" w:rsidR="001D3A28" w:rsidRPr="002074B9" w:rsidRDefault="001D3A28" w:rsidP="00AC4676">
            <w:pPr>
              <w:jc w:val="center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Question word</w:t>
            </w:r>
          </w:p>
        </w:tc>
        <w:tc>
          <w:tcPr>
            <w:tcW w:w="3402" w:type="dxa"/>
            <w:shd w:val="clear" w:color="auto" w:fill="00A7A7" w:themeFill="accent2"/>
            <w:vAlign w:val="center"/>
          </w:tcPr>
          <w:p w14:paraId="183A7718" w14:textId="219466DE" w:rsidR="001D3A28" w:rsidRPr="002074B9" w:rsidRDefault="001D3A28" w:rsidP="00AC4676">
            <w:pPr>
              <w:jc w:val="center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Who did you ask?</w:t>
            </w:r>
          </w:p>
        </w:tc>
      </w:tr>
      <w:tr w:rsidR="001D3A28" w:rsidRPr="00384765" w14:paraId="79D7C5C5" w14:textId="77777777" w:rsidTr="00AC4676">
        <w:tc>
          <w:tcPr>
            <w:tcW w:w="2263" w:type="dxa"/>
          </w:tcPr>
          <w:p w14:paraId="58010D2F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3B63A089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78128726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</w:tr>
      <w:tr w:rsidR="001D3A28" w:rsidRPr="00384765" w14:paraId="2D8A4365" w14:textId="77777777" w:rsidTr="00AC4676">
        <w:tc>
          <w:tcPr>
            <w:tcW w:w="2263" w:type="dxa"/>
          </w:tcPr>
          <w:p w14:paraId="65CB1844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3B6ED2BA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2597043C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</w:tr>
      <w:tr w:rsidR="001D3A28" w:rsidRPr="00384765" w14:paraId="276E1956" w14:textId="77777777" w:rsidTr="00AC4676">
        <w:tc>
          <w:tcPr>
            <w:tcW w:w="2263" w:type="dxa"/>
          </w:tcPr>
          <w:p w14:paraId="2C484C1D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6C9CC6E1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5586977A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</w:tr>
      <w:tr w:rsidR="001D3A28" w:rsidRPr="00384765" w14:paraId="5FD7CEE9" w14:textId="77777777" w:rsidTr="00AC4676">
        <w:tc>
          <w:tcPr>
            <w:tcW w:w="2263" w:type="dxa"/>
          </w:tcPr>
          <w:p w14:paraId="45CEAEF1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251A1DF5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75FC01A3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</w:tr>
      <w:tr w:rsidR="001D3A28" w:rsidRPr="00384765" w14:paraId="4DD62723" w14:textId="77777777" w:rsidTr="00AC4676">
        <w:tc>
          <w:tcPr>
            <w:tcW w:w="2263" w:type="dxa"/>
          </w:tcPr>
          <w:p w14:paraId="7529B4DB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5C0C2B32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59E1FDE5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</w:tr>
      <w:tr w:rsidR="001D3A28" w:rsidRPr="00384765" w14:paraId="2260A8A0" w14:textId="77777777" w:rsidTr="00AC4676">
        <w:tc>
          <w:tcPr>
            <w:tcW w:w="2263" w:type="dxa"/>
          </w:tcPr>
          <w:p w14:paraId="38594C3F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54CEF1E4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22228BFA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</w:tr>
      <w:tr w:rsidR="001D3A28" w:rsidRPr="00384765" w14:paraId="3201E8B5" w14:textId="77777777" w:rsidTr="00AC4676">
        <w:tc>
          <w:tcPr>
            <w:tcW w:w="2263" w:type="dxa"/>
          </w:tcPr>
          <w:p w14:paraId="4934876C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7F3C2634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  <w:tc>
          <w:tcPr>
            <w:tcW w:w="3402" w:type="dxa"/>
          </w:tcPr>
          <w:p w14:paraId="4192A648" w14:textId="77777777" w:rsidR="001D3A28" w:rsidRPr="00AC4676" w:rsidRDefault="001D3A28" w:rsidP="00AC4676">
            <w:pPr>
              <w:rPr>
                <w:rFonts w:ascii="Arial" w:hAnsi="Arial" w:cs="Arial"/>
                <w:b/>
                <w:sz w:val="48"/>
                <w:szCs w:val="48"/>
                <w:lang w:val="en-US"/>
              </w:rPr>
            </w:pPr>
          </w:p>
        </w:tc>
      </w:tr>
    </w:tbl>
    <w:p w14:paraId="283D60AA" w14:textId="77777777" w:rsidR="001D3A28" w:rsidRPr="00AC4676" w:rsidRDefault="001D3A28" w:rsidP="00AC4676">
      <w:pPr>
        <w:rPr>
          <w:rFonts w:ascii="Arial" w:hAnsi="Arial" w:cs="Arial"/>
        </w:rPr>
      </w:pPr>
    </w:p>
    <w:p w14:paraId="36E7FB32" w14:textId="289FB4CC" w:rsidR="004C0942" w:rsidRPr="004C0942" w:rsidRDefault="004C0942" w:rsidP="004C0942">
      <w:pPr>
        <w:pStyle w:val="ListParagraph"/>
        <w:numPr>
          <w:ilvl w:val="0"/>
          <w:numId w:val="20"/>
        </w:numPr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 xml:space="preserve">Play 20 </w:t>
      </w:r>
      <w:r w:rsidR="00284DA2">
        <w:rPr>
          <w:rFonts w:ascii="Arial" w:hAnsi="Arial" w:cs="Arial"/>
          <w:lang w:val="en-US"/>
        </w:rPr>
        <w:t>Q</w:t>
      </w:r>
      <w:r w:rsidRPr="004C0942">
        <w:rPr>
          <w:rFonts w:ascii="Arial" w:hAnsi="Arial" w:cs="Arial"/>
          <w:lang w:val="en-US"/>
        </w:rPr>
        <w:t xml:space="preserve">uestions with </w:t>
      </w:r>
      <w:r w:rsidR="00284DA2">
        <w:rPr>
          <w:rFonts w:ascii="Arial" w:hAnsi="Arial" w:cs="Arial"/>
          <w:lang w:val="en-US"/>
        </w:rPr>
        <w:t>other</w:t>
      </w:r>
      <w:r w:rsidRPr="004C0942">
        <w:rPr>
          <w:rFonts w:ascii="Arial" w:hAnsi="Arial" w:cs="Arial"/>
          <w:lang w:val="en-US"/>
        </w:rPr>
        <w:t xml:space="preserve"> learners or prisoners.</w:t>
      </w:r>
    </w:p>
    <w:p w14:paraId="7C9C789D" w14:textId="77777777" w:rsidR="004C0942" w:rsidRPr="004C0942" w:rsidRDefault="004C0942" w:rsidP="004C0942">
      <w:pPr>
        <w:rPr>
          <w:rFonts w:ascii="Arial" w:hAnsi="Arial" w:cs="Arial"/>
          <w:lang w:val="en-US"/>
        </w:rPr>
      </w:pPr>
    </w:p>
    <w:p w14:paraId="19CC1BDE" w14:textId="77777777" w:rsidR="004C0942" w:rsidRPr="00293D7F" w:rsidRDefault="004C0942" w:rsidP="004C0942">
      <w:pPr>
        <w:rPr>
          <w:rFonts w:ascii="Arial" w:hAnsi="Arial" w:cs="Arial"/>
          <w:b/>
          <w:color w:val="51145C" w:themeColor="accent6"/>
          <w:lang w:val="en-US"/>
        </w:rPr>
      </w:pPr>
      <w:r w:rsidRPr="00293D7F">
        <w:rPr>
          <w:rFonts w:ascii="Arial" w:hAnsi="Arial" w:cs="Arial"/>
          <w:b/>
          <w:color w:val="51145C" w:themeColor="accent6"/>
          <w:lang w:val="en-US"/>
        </w:rPr>
        <w:t>2. Say what you think</w:t>
      </w:r>
    </w:p>
    <w:p w14:paraId="4655DECD" w14:textId="77777777" w:rsidR="004C0942" w:rsidRPr="004C0942" w:rsidRDefault="004C0942" w:rsidP="004C0942">
      <w:pPr>
        <w:rPr>
          <w:rFonts w:ascii="Arial" w:hAnsi="Arial" w:cs="Arial"/>
          <w:lang w:val="en-US"/>
        </w:rPr>
      </w:pPr>
    </w:p>
    <w:p w14:paraId="67513F6E" w14:textId="6D7BFD4D" w:rsidR="004C0942" w:rsidRPr="004C0942" w:rsidRDefault="004C0942" w:rsidP="004C0942">
      <w:pPr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Tell other people what you like</w:t>
      </w:r>
      <w:r w:rsidR="00284DA2">
        <w:rPr>
          <w:rFonts w:ascii="Arial" w:hAnsi="Arial" w:cs="Arial"/>
          <w:lang w:val="en-US"/>
        </w:rPr>
        <w:t xml:space="preserve"> about</w:t>
      </w:r>
      <w:r w:rsidRPr="004C0942">
        <w:rPr>
          <w:rFonts w:ascii="Arial" w:hAnsi="Arial" w:cs="Arial"/>
          <w:lang w:val="en-US"/>
        </w:rPr>
        <w:t>:</w:t>
      </w:r>
    </w:p>
    <w:p w14:paraId="32FB3A73" w14:textId="77777777" w:rsidR="004C0942" w:rsidRPr="004C0942" w:rsidRDefault="004C0942" w:rsidP="004C0942">
      <w:pPr>
        <w:rPr>
          <w:rFonts w:ascii="Arial" w:hAnsi="Arial" w:cs="Arial"/>
          <w:lang w:val="en-US"/>
        </w:rPr>
      </w:pPr>
    </w:p>
    <w:p w14:paraId="6AFE1F4C" w14:textId="11E7BAD2" w:rsidR="004C0942" w:rsidRPr="004C0942" w:rsidRDefault="004C0942" w:rsidP="004C0942">
      <w:pPr>
        <w:pStyle w:val="ListParagraph"/>
        <w:numPr>
          <w:ilvl w:val="0"/>
          <w:numId w:val="21"/>
        </w:numPr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food</w:t>
      </w:r>
    </w:p>
    <w:p w14:paraId="3203986D" w14:textId="01F6D36C" w:rsidR="004C0942" w:rsidRPr="004C0942" w:rsidRDefault="004C0942" w:rsidP="004C0942">
      <w:pPr>
        <w:pStyle w:val="ListParagraph"/>
        <w:numPr>
          <w:ilvl w:val="0"/>
          <w:numId w:val="21"/>
        </w:numPr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sport</w:t>
      </w:r>
    </w:p>
    <w:p w14:paraId="4EFB6424" w14:textId="7519947F" w:rsidR="004C0942" w:rsidRPr="004C0942" w:rsidRDefault="00284DA2" w:rsidP="004C0942">
      <w:pPr>
        <w:pStyle w:val="ListParagraph"/>
        <w:numPr>
          <w:ilvl w:val="0"/>
          <w:numId w:val="21"/>
        </w:num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a</w:t>
      </w:r>
      <w:r w:rsidR="004C0942" w:rsidRPr="004C0942">
        <w:rPr>
          <w:rFonts w:ascii="Arial" w:hAnsi="Arial" w:cs="Arial"/>
          <w:lang w:val="en-US"/>
        </w:rPr>
        <w:t xml:space="preserve"> hobby</w:t>
      </w:r>
    </w:p>
    <w:p w14:paraId="1D3D8B0D" w14:textId="7162CA2A" w:rsidR="004C0942" w:rsidRPr="004C0942" w:rsidRDefault="004C0942" w:rsidP="004C0942">
      <w:pPr>
        <w:pStyle w:val="ListParagraph"/>
        <w:numPr>
          <w:ilvl w:val="0"/>
          <w:numId w:val="21"/>
        </w:numPr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a film or TV programme</w:t>
      </w:r>
    </w:p>
    <w:p w14:paraId="5D0C409F" w14:textId="75F2B21A" w:rsidR="004C0942" w:rsidRPr="004C0942" w:rsidRDefault="004C0942" w:rsidP="004C0942">
      <w:pPr>
        <w:pStyle w:val="ListParagraph"/>
        <w:numPr>
          <w:ilvl w:val="0"/>
          <w:numId w:val="21"/>
        </w:numPr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a person</w:t>
      </w:r>
    </w:p>
    <w:p w14:paraId="3A17F7DE" w14:textId="77777777" w:rsidR="004C0942" w:rsidRPr="004C0942" w:rsidRDefault="004C0942" w:rsidP="004C0942">
      <w:pPr>
        <w:rPr>
          <w:rFonts w:ascii="Arial" w:hAnsi="Arial" w:cs="Arial"/>
          <w:lang w:val="en-US"/>
        </w:rPr>
      </w:pPr>
    </w:p>
    <w:p w14:paraId="448CCCE6" w14:textId="71F1222D" w:rsidR="004C0942" w:rsidRPr="004C0942" w:rsidRDefault="004C0942" w:rsidP="004C0942">
      <w:pPr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Tell them what you don’t like –</w:t>
      </w:r>
      <w:r w:rsidR="007677E9">
        <w:rPr>
          <w:rFonts w:ascii="Arial" w:hAnsi="Arial" w:cs="Arial"/>
          <w:lang w:val="en-US"/>
        </w:rPr>
        <w:t xml:space="preserve"> </w:t>
      </w:r>
      <w:r w:rsidRPr="004C0942">
        <w:rPr>
          <w:rFonts w:ascii="Arial" w:hAnsi="Arial" w:cs="Arial"/>
          <w:lang w:val="en-US"/>
        </w:rPr>
        <w:t>be polite!</w:t>
      </w:r>
    </w:p>
    <w:p w14:paraId="689D77CE" w14:textId="77777777" w:rsidR="004C0942" w:rsidRPr="004C0942" w:rsidRDefault="004C0942" w:rsidP="004C0942">
      <w:pPr>
        <w:rPr>
          <w:rFonts w:ascii="Arial" w:hAnsi="Arial" w:cs="Arial"/>
          <w:lang w:val="en-US"/>
        </w:rPr>
      </w:pPr>
    </w:p>
    <w:p w14:paraId="7C0A1B62" w14:textId="098961B1" w:rsidR="004C0942" w:rsidRPr="00293D7F" w:rsidRDefault="004C0942" w:rsidP="004C0942">
      <w:pPr>
        <w:rPr>
          <w:rFonts w:ascii="Arial" w:hAnsi="Arial" w:cs="Arial"/>
          <w:b/>
          <w:color w:val="51145C" w:themeColor="accent6"/>
          <w:lang w:val="en-US"/>
        </w:rPr>
      </w:pPr>
      <w:r w:rsidRPr="00293D7F">
        <w:rPr>
          <w:rFonts w:ascii="Arial" w:hAnsi="Arial" w:cs="Arial"/>
          <w:b/>
          <w:color w:val="51145C" w:themeColor="accent6"/>
          <w:lang w:val="en-US"/>
        </w:rPr>
        <w:t xml:space="preserve">3. Have a </w:t>
      </w:r>
      <w:r w:rsidR="00284DA2" w:rsidRPr="00293D7F">
        <w:rPr>
          <w:rFonts w:ascii="Arial" w:hAnsi="Arial" w:cs="Arial"/>
          <w:b/>
          <w:color w:val="51145C" w:themeColor="accent6"/>
          <w:lang w:val="en-US"/>
        </w:rPr>
        <w:t>chat</w:t>
      </w:r>
    </w:p>
    <w:p w14:paraId="2AC980FA" w14:textId="77777777" w:rsidR="004C0942" w:rsidRPr="004C0942" w:rsidRDefault="004C0942" w:rsidP="004C0942">
      <w:pPr>
        <w:rPr>
          <w:rFonts w:ascii="Arial" w:hAnsi="Arial" w:cs="Arial"/>
          <w:color w:val="000000" w:themeColor="text1"/>
          <w:lang w:val="en-US"/>
        </w:rPr>
      </w:pPr>
    </w:p>
    <w:p w14:paraId="0F65D2C3" w14:textId="7675854F" w:rsidR="004C0942" w:rsidRPr="004C0942" w:rsidRDefault="004C0942" w:rsidP="004C0942">
      <w:pPr>
        <w:rPr>
          <w:rFonts w:ascii="Arial" w:hAnsi="Arial" w:cs="Arial"/>
          <w:color w:val="000000" w:themeColor="text1"/>
          <w:lang w:val="en-US"/>
        </w:rPr>
      </w:pPr>
      <w:r w:rsidRPr="004C0942">
        <w:rPr>
          <w:rFonts w:ascii="Arial" w:hAnsi="Arial" w:cs="Arial"/>
          <w:color w:val="000000" w:themeColor="text1"/>
          <w:lang w:val="en-US"/>
        </w:rPr>
        <w:t xml:space="preserve">Say something, </w:t>
      </w:r>
      <w:r w:rsidR="00284DA2">
        <w:rPr>
          <w:rFonts w:ascii="Arial" w:hAnsi="Arial" w:cs="Arial"/>
          <w:color w:val="000000" w:themeColor="text1"/>
          <w:lang w:val="en-US"/>
        </w:rPr>
        <w:t>give your view,</w:t>
      </w:r>
      <w:r w:rsidRPr="004C0942">
        <w:rPr>
          <w:rFonts w:ascii="Arial" w:hAnsi="Arial" w:cs="Arial"/>
          <w:color w:val="000000" w:themeColor="text1"/>
          <w:lang w:val="en-US"/>
        </w:rPr>
        <w:t xml:space="preserve"> and ask a question!</w:t>
      </w:r>
    </w:p>
    <w:p w14:paraId="50533172" w14:textId="77777777" w:rsidR="004C0942" w:rsidRPr="004C0942" w:rsidRDefault="004C0942" w:rsidP="004C0942">
      <w:pPr>
        <w:rPr>
          <w:rFonts w:ascii="Arial" w:hAnsi="Arial" w:cs="Arial"/>
          <w:color w:val="000000" w:themeColor="text1"/>
          <w:lang w:val="en-US"/>
        </w:rPr>
      </w:pPr>
    </w:p>
    <w:p w14:paraId="229CBB82" w14:textId="77777777" w:rsidR="004C0942" w:rsidRPr="004C0942" w:rsidRDefault="004C0942" w:rsidP="004C0942">
      <w:pPr>
        <w:rPr>
          <w:rFonts w:ascii="Arial" w:hAnsi="Arial" w:cs="Arial"/>
          <w:color w:val="000000" w:themeColor="text1"/>
          <w:lang w:val="en-US"/>
        </w:rPr>
      </w:pPr>
      <w:r w:rsidRPr="004C0942">
        <w:rPr>
          <w:rFonts w:ascii="Arial" w:hAnsi="Arial" w:cs="Arial"/>
          <w:color w:val="000000" w:themeColor="text1"/>
          <w:lang w:val="en-US"/>
        </w:rPr>
        <w:t>For example, when you:</w:t>
      </w:r>
    </w:p>
    <w:p w14:paraId="71D21C93" w14:textId="653B67DF" w:rsidR="004C0942" w:rsidRDefault="004C0942" w:rsidP="004C0942">
      <w:pPr>
        <w:rPr>
          <w:rFonts w:ascii="Arial" w:hAnsi="Arial" w:cs="Arial"/>
          <w:color w:val="000000" w:themeColor="text1"/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AC4676" w14:paraId="7C11241D" w14:textId="77777777" w:rsidTr="00AC4676">
        <w:tc>
          <w:tcPr>
            <w:tcW w:w="4508" w:type="dxa"/>
            <w:tcBorders>
              <w:top w:val="nil"/>
              <w:left w:val="nil"/>
              <w:bottom w:val="nil"/>
              <w:right w:val="nil"/>
            </w:tcBorders>
          </w:tcPr>
          <w:p w14:paraId="22806323" w14:textId="77777777" w:rsidR="00AC4676" w:rsidRPr="004C0942" w:rsidRDefault="00AC4676" w:rsidP="00AC4676">
            <w:pPr>
              <w:pStyle w:val="ListParagraph"/>
              <w:numPr>
                <w:ilvl w:val="0"/>
                <w:numId w:val="22"/>
              </w:numPr>
              <w:rPr>
                <w:rFonts w:ascii="Arial" w:hAnsi="Arial" w:cs="Arial"/>
                <w:color w:val="000000" w:themeColor="text1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lang w:val="en-US"/>
              </w:rPr>
              <w:t>w</w:t>
            </w:r>
            <w:r w:rsidRPr="004C0942">
              <w:rPr>
                <w:rFonts w:ascii="Arial" w:hAnsi="Arial" w:cs="Arial"/>
                <w:color w:val="000000" w:themeColor="text1"/>
                <w:lang w:val="en-US"/>
              </w:rPr>
              <w:t xml:space="preserve">atch TV </w:t>
            </w:r>
          </w:p>
          <w:p w14:paraId="3267F7E1" w14:textId="77777777" w:rsidR="00AC4676" w:rsidRPr="004C0942" w:rsidRDefault="00AC4676" w:rsidP="00AC4676">
            <w:pPr>
              <w:pStyle w:val="ListParagraph"/>
              <w:numPr>
                <w:ilvl w:val="0"/>
                <w:numId w:val="22"/>
              </w:numPr>
              <w:rPr>
                <w:rFonts w:ascii="Arial" w:hAnsi="Arial" w:cs="Arial"/>
                <w:color w:val="000000" w:themeColor="text1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lang w:val="en-US"/>
              </w:rPr>
              <w:t>w</w:t>
            </w:r>
            <w:r w:rsidRPr="004C0942">
              <w:rPr>
                <w:rFonts w:ascii="Arial" w:hAnsi="Arial" w:cs="Arial"/>
                <w:color w:val="000000" w:themeColor="text1"/>
                <w:lang w:val="en-US"/>
              </w:rPr>
              <w:t>atch a film</w:t>
            </w:r>
          </w:p>
          <w:p w14:paraId="6C326EEF" w14:textId="76867CE2" w:rsidR="00AC4676" w:rsidRPr="00497EA1" w:rsidRDefault="00AC4676" w:rsidP="004C0942">
            <w:pPr>
              <w:pStyle w:val="ListParagraph"/>
              <w:numPr>
                <w:ilvl w:val="0"/>
                <w:numId w:val="22"/>
              </w:numPr>
              <w:rPr>
                <w:rFonts w:ascii="Arial" w:hAnsi="Arial" w:cs="Arial"/>
                <w:color w:val="000000" w:themeColor="text1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lang w:val="en-US"/>
              </w:rPr>
              <w:t>e</w:t>
            </w:r>
            <w:r w:rsidRPr="004C0942">
              <w:rPr>
                <w:rFonts w:ascii="Arial" w:hAnsi="Arial" w:cs="Arial"/>
                <w:color w:val="000000" w:themeColor="text1"/>
                <w:lang w:val="en-US"/>
              </w:rPr>
              <w:t>at together</w:t>
            </w:r>
          </w:p>
        </w:tc>
        <w:tc>
          <w:tcPr>
            <w:tcW w:w="4508" w:type="dxa"/>
            <w:tcBorders>
              <w:top w:val="nil"/>
              <w:left w:val="nil"/>
              <w:bottom w:val="nil"/>
              <w:right w:val="nil"/>
            </w:tcBorders>
          </w:tcPr>
          <w:p w14:paraId="781FBDE7" w14:textId="77777777" w:rsidR="00AC4676" w:rsidRPr="004C0942" w:rsidRDefault="00AC4676" w:rsidP="00AC4676">
            <w:pPr>
              <w:pStyle w:val="ListParagraph"/>
              <w:numPr>
                <w:ilvl w:val="0"/>
                <w:numId w:val="22"/>
              </w:numPr>
              <w:rPr>
                <w:rFonts w:ascii="Arial" w:hAnsi="Arial" w:cs="Arial"/>
                <w:color w:val="000000" w:themeColor="text1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lang w:val="en-US"/>
              </w:rPr>
              <w:t>p</w:t>
            </w:r>
            <w:r w:rsidRPr="004C0942">
              <w:rPr>
                <w:rFonts w:ascii="Arial" w:hAnsi="Arial" w:cs="Arial"/>
                <w:color w:val="000000" w:themeColor="text1"/>
                <w:lang w:val="en-US"/>
              </w:rPr>
              <w:t>lay a game</w:t>
            </w:r>
          </w:p>
          <w:p w14:paraId="74C539DB" w14:textId="77777777" w:rsidR="00AC4676" w:rsidRPr="004C0942" w:rsidRDefault="00AC4676" w:rsidP="00AC4676">
            <w:pPr>
              <w:pStyle w:val="ListParagraph"/>
              <w:numPr>
                <w:ilvl w:val="0"/>
                <w:numId w:val="22"/>
              </w:numPr>
              <w:rPr>
                <w:rFonts w:ascii="Arial" w:hAnsi="Arial" w:cs="Arial"/>
                <w:color w:val="000000" w:themeColor="text1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lang w:val="en-US"/>
              </w:rPr>
              <w:t>p</w:t>
            </w:r>
            <w:r w:rsidRPr="004C0942">
              <w:rPr>
                <w:rFonts w:ascii="Arial" w:hAnsi="Arial" w:cs="Arial"/>
                <w:color w:val="000000" w:themeColor="text1"/>
                <w:lang w:val="en-US"/>
              </w:rPr>
              <w:t>lay a sport</w:t>
            </w:r>
            <w:r>
              <w:rPr>
                <w:rFonts w:ascii="Arial" w:hAnsi="Arial" w:cs="Arial"/>
                <w:color w:val="000000" w:themeColor="text1"/>
                <w:lang w:val="en-US"/>
              </w:rPr>
              <w:t>.</w:t>
            </w:r>
          </w:p>
          <w:p w14:paraId="65D6CA06" w14:textId="77777777" w:rsidR="00AC4676" w:rsidRDefault="00AC4676" w:rsidP="004C0942">
            <w:pPr>
              <w:rPr>
                <w:rFonts w:ascii="Arial" w:hAnsi="Arial" w:cs="Arial"/>
                <w:color w:val="000000" w:themeColor="text1"/>
                <w:lang w:val="en-US"/>
              </w:rPr>
            </w:pPr>
          </w:p>
        </w:tc>
      </w:tr>
    </w:tbl>
    <w:p w14:paraId="0968D0C7" w14:textId="280996D6" w:rsidR="00F1408C" w:rsidRPr="004E12C6" w:rsidRDefault="00F1408C" w:rsidP="00F1408C">
      <w:pPr>
        <w:rPr>
          <w:rFonts w:ascii="Arial" w:hAnsi="Arial" w:cs="Arial"/>
          <w:b/>
          <w:color w:val="EA5B0C" w:themeColor="accent1"/>
          <w:sz w:val="32"/>
          <w:szCs w:val="32"/>
          <w:lang w:val="en-US"/>
        </w:rPr>
      </w:pPr>
      <w:r w:rsidRPr="004E12C6">
        <w:rPr>
          <w:rFonts w:ascii="Arial" w:hAnsi="Arial" w:cs="Arial"/>
          <w:b/>
          <w:color w:val="EA5B0C" w:themeColor="accent1"/>
          <w:sz w:val="32"/>
          <w:szCs w:val="32"/>
          <w:lang w:val="en-US"/>
        </w:rPr>
        <w:lastRenderedPageBreak/>
        <w:t xml:space="preserve">Writing </w:t>
      </w:r>
    </w:p>
    <w:p w14:paraId="12EC5009" w14:textId="77777777" w:rsidR="004C0942" w:rsidRPr="00017FC2" w:rsidRDefault="004C0942" w:rsidP="00F1408C">
      <w:pPr>
        <w:rPr>
          <w:rFonts w:ascii="Arial" w:hAnsi="Arial" w:cs="Arial"/>
          <w:b/>
          <w:color w:val="EA5B0C" w:themeColor="accent1"/>
          <w:lang w:val="en-US"/>
        </w:rPr>
      </w:pPr>
    </w:p>
    <w:p w14:paraId="583D3010" w14:textId="77777777" w:rsidR="004C0942" w:rsidRPr="004E12C6" w:rsidRDefault="004C0942" w:rsidP="004C0942">
      <w:pPr>
        <w:rPr>
          <w:rFonts w:ascii="Arial" w:hAnsi="Arial" w:cs="Arial"/>
          <w:b/>
          <w:color w:val="51145C" w:themeColor="accent6"/>
          <w:lang w:val="en-US"/>
        </w:rPr>
      </w:pPr>
      <w:r w:rsidRPr="004E12C6">
        <w:rPr>
          <w:rFonts w:ascii="Arial" w:hAnsi="Arial" w:cs="Arial"/>
          <w:b/>
          <w:color w:val="51145C" w:themeColor="accent6"/>
          <w:lang w:val="en-US"/>
        </w:rPr>
        <w:t>1. Keep a journal</w:t>
      </w:r>
    </w:p>
    <w:p w14:paraId="3E69C7EE" w14:textId="77777777" w:rsidR="004C0942" w:rsidRPr="004C0942" w:rsidRDefault="004C0942" w:rsidP="004C0942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</w:p>
    <w:p w14:paraId="7B27C16F" w14:textId="03478DC0" w:rsidR="004C0942" w:rsidRPr="004C0942" w:rsidRDefault="00284DA2" w:rsidP="004C0942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Every day write</w:t>
      </w:r>
      <w:r w:rsidR="004C0942" w:rsidRPr="004C0942">
        <w:rPr>
          <w:rFonts w:ascii="Arial" w:hAnsi="Arial" w:cs="Arial"/>
          <w:lang w:val="en-US"/>
        </w:rPr>
        <w:t xml:space="preserve"> one sentence </w:t>
      </w:r>
      <w:r>
        <w:rPr>
          <w:rFonts w:ascii="Arial" w:hAnsi="Arial" w:cs="Arial"/>
          <w:lang w:val="en-US"/>
        </w:rPr>
        <w:t>(or more)</w:t>
      </w:r>
      <w:r w:rsidR="004C0942" w:rsidRPr="004C0942">
        <w:rPr>
          <w:rFonts w:ascii="Arial" w:hAnsi="Arial" w:cs="Arial"/>
          <w:lang w:val="en-US"/>
        </w:rPr>
        <w:t xml:space="preserve"> about what you do and what you think.</w:t>
      </w:r>
    </w:p>
    <w:p w14:paraId="3F34C692" w14:textId="77777777" w:rsidR="004C0942" w:rsidRPr="004C0942" w:rsidRDefault="004C0942" w:rsidP="004C0942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</w:p>
    <w:p w14:paraId="66B2A3A2" w14:textId="4D49845D" w:rsidR="004C0942" w:rsidRDefault="004C0942" w:rsidP="004C0942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Write the date</w:t>
      </w:r>
      <w:r w:rsidR="00284DA2">
        <w:rPr>
          <w:rFonts w:ascii="Arial" w:hAnsi="Arial" w:cs="Arial"/>
          <w:lang w:val="en-US"/>
        </w:rPr>
        <w:t>.</w:t>
      </w:r>
      <w:r w:rsidRPr="004C0942">
        <w:rPr>
          <w:rFonts w:ascii="Arial" w:hAnsi="Arial" w:cs="Arial"/>
          <w:lang w:val="en-US"/>
        </w:rPr>
        <w:t xml:space="preserve"> </w:t>
      </w:r>
      <w:r w:rsidR="00284DA2">
        <w:rPr>
          <w:rFonts w:ascii="Arial" w:hAnsi="Arial" w:cs="Arial"/>
          <w:lang w:val="en-US"/>
        </w:rPr>
        <w:t>Now</w:t>
      </w:r>
      <w:r w:rsidRPr="004C0942">
        <w:rPr>
          <w:rFonts w:ascii="Arial" w:hAnsi="Arial" w:cs="Arial"/>
          <w:lang w:val="en-US"/>
        </w:rPr>
        <w:t xml:space="preserve"> choose what you want to </w:t>
      </w:r>
      <w:r w:rsidR="00284DA2">
        <w:rPr>
          <w:rFonts w:ascii="Arial" w:hAnsi="Arial" w:cs="Arial"/>
          <w:lang w:val="en-US"/>
        </w:rPr>
        <w:t>write about</w:t>
      </w:r>
      <w:r w:rsidRPr="004C0942">
        <w:rPr>
          <w:rFonts w:ascii="Arial" w:hAnsi="Arial" w:cs="Arial"/>
          <w:lang w:val="en-US"/>
        </w:rPr>
        <w:t>, for example:</w:t>
      </w:r>
    </w:p>
    <w:p w14:paraId="1867BCBA" w14:textId="5EBFF659" w:rsidR="00AC4676" w:rsidRDefault="00AC4676" w:rsidP="004C0942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8"/>
        <w:gridCol w:w="4508"/>
      </w:tblGrid>
      <w:tr w:rsidR="00AC4676" w14:paraId="667B2AD5" w14:textId="77777777" w:rsidTr="00AC4676">
        <w:tc>
          <w:tcPr>
            <w:tcW w:w="4508" w:type="dxa"/>
          </w:tcPr>
          <w:p w14:paraId="44D9D897" w14:textId="77777777" w:rsidR="00AC4676" w:rsidRPr="004C0942" w:rsidRDefault="00AC4676" w:rsidP="00AC4676">
            <w:pPr>
              <w:pStyle w:val="ListParagraph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4C0942">
              <w:rPr>
                <w:rFonts w:ascii="Arial" w:hAnsi="Arial" w:cs="Arial"/>
                <w:lang w:val="en-US"/>
              </w:rPr>
              <w:t>What you did</w:t>
            </w:r>
          </w:p>
          <w:p w14:paraId="7456F4A4" w14:textId="77777777" w:rsidR="00AC4676" w:rsidRPr="004C0942" w:rsidRDefault="00AC4676" w:rsidP="00AC4676">
            <w:pPr>
              <w:pStyle w:val="ListParagraph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4C0942">
              <w:rPr>
                <w:rFonts w:ascii="Arial" w:hAnsi="Arial" w:cs="Arial"/>
                <w:lang w:val="en-US"/>
              </w:rPr>
              <w:t>What you ate</w:t>
            </w:r>
          </w:p>
          <w:p w14:paraId="46F424F9" w14:textId="77777777" w:rsidR="00AC4676" w:rsidRPr="004C0942" w:rsidRDefault="00AC4676" w:rsidP="00AC4676">
            <w:pPr>
              <w:pStyle w:val="ListParagraph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4C0942">
              <w:rPr>
                <w:rFonts w:ascii="Arial" w:hAnsi="Arial" w:cs="Arial"/>
                <w:lang w:val="en-US"/>
              </w:rPr>
              <w:t>What you liked</w:t>
            </w:r>
          </w:p>
          <w:p w14:paraId="1F3B45CB" w14:textId="77777777" w:rsidR="00AC4676" w:rsidRPr="004C0942" w:rsidRDefault="00AC4676" w:rsidP="00AC4676">
            <w:pPr>
              <w:pStyle w:val="ListParagraph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4C0942">
              <w:rPr>
                <w:rFonts w:ascii="Arial" w:hAnsi="Arial" w:cs="Arial"/>
                <w:lang w:val="en-US"/>
              </w:rPr>
              <w:t>What you didn’t like</w:t>
            </w:r>
          </w:p>
          <w:p w14:paraId="47CDDFAA" w14:textId="77777777" w:rsidR="00AC4676" w:rsidRDefault="00AC4676" w:rsidP="004C0942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</w:p>
        </w:tc>
        <w:tc>
          <w:tcPr>
            <w:tcW w:w="4508" w:type="dxa"/>
          </w:tcPr>
          <w:p w14:paraId="6872BA28" w14:textId="77777777" w:rsidR="00AC4676" w:rsidRPr="004C0942" w:rsidRDefault="00AC4676" w:rsidP="00AC4676">
            <w:pPr>
              <w:pStyle w:val="ListParagraph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4C0942">
              <w:rPr>
                <w:rFonts w:ascii="Arial" w:hAnsi="Arial" w:cs="Arial"/>
                <w:lang w:val="en-US"/>
              </w:rPr>
              <w:t>What you saw</w:t>
            </w:r>
          </w:p>
          <w:p w14:paraId="145C808D" w14:textId="77777777" w:rsidR="00AC4676" w:rsidRPr="004C0942" w:rsidRDefault="00AC4676" w:rsidP="00AC4676">
            <w:pPr>
              <w:pStyle w:val="ListParagraph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4C0942">
              <w:rPr>
                <w:rFonts w:ascii="Arial" w:hAnsi="Arial" w:cs="Arial"/>
                <w:lang w:val="en-US"/>
              </w:rPr>
              <w:t>What you heard</w:t>
            </w:r>
          </w:p>
          <w:p w14:paraId="3BBC69E7" w14:textId="77777777" w:rsidR="00AC4676" w:rsidRPr="004C0942" w:rsidRDefault="00AC4676" w:rsidP="00AC4676">
            <w:pPr>
              <w:pStyle w:val="ListParagraph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4C0942">
              <w:rPr>
                <w:rFonts w:ascii="Arial" w:hAnsi="Arial" w:cs="Arial"/>
                <w:lang w:val="en-US"/>
              </w:rPr>
              <w:t>What went well</w:t>
            </w:r>
          </w:p>
          <w:p w14:paraId="4637A41A" w14:textId="77777777" w:rsidR="00AC4676" w:rsidRPr="004C0942" w:rsidRDefault="00AC4676" w:rsidP="00AC4676">
            <w:pPr>
              <w:pStyle w:val="ListParagraph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4C0942">
              <w:rPr>
                <w:rFonts w:ascii="Arial" w:hAnsi="Arial" w:cs="Arial"/>
                <w:lang w:val="en-US"/>
              </w:rPr>
              <w:t>What you want to do better</w:t>
            </w:r>
          </w:p>
          <w:p w14:paraId="400A4EBB" w14:textId="77777777" w:rsidR="00AC4676" w:rsidRDefault="00AC4676" w:rsidP="004C0942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</w:p>
        </w:tc>
      </w:tr>
    </w:tbl>
    <w:p w14:paraId="055A98D1" w14:textId="77777777" w:rsidR="00AC4676" w:rsidRPr="004C0942" w:rsidRDefault="00AC4676" w:rsidP="004C0942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</w:p>
    <w:p w14:paraId="35810876" w14:textId="4AB90285" w:rsidR="004C0942" w:rsidRDefault="004C0942" w:rsidP="004C0942">
      <w:pPr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>Put pictures in too if you want to.</w:t>
      </w:r>
    </w:p>
    <w:p w14:paraId="36A290FE" w14:textId="15A13099" w:rsidR="007677E9" w:rsidRDefault="007677E9" w:rsidP="004C0942">
      <w:pPr>
        <w:rPr>
          <w:rFonts w:ascii="Arial" w:hAnsi="Arial" w:cs="Arial"/>
          <w:lang w:val="en-US"/>
        </w:rPr>
      </w:pPr>
    </w:p>
    <w:p w14:paraId="252BD32C" w14:textId="4D51BDF2" w:rsidR="007677E9" w:rsidRPr="00FA6094" w:rsidRDefault="007677E9" w:rsidP="004C0942">
      <w:pPr>
        <w:rPr>
          <w:rFonts w:ascii="Arial" w:hAnsi="Arial" w:cs="Arial"/>
          <w:b/>
          <w:color w:val="51145C" w:themeColor="accent6"/>
          <w:lang w:val="en-US"/>
        </w:rPr>
      </w:pPr>
      <w:r w:rsidRPr="00FA6094">
        <w:rPr>
          <w:rFonts w:ascii="Arial" w:hAnsi="Arial" w:cs="Arial"/>
          <w:b/>
          <w:color w:val="51145C" w:themeColor="accent6"/>
          <w:lang w:val="en-US"/>
        </w:rPr>
        <w:t>Writing Journal</w:t>
      </w:r>
    </w:p>
    <w:p w14:paraId="49D3781A" w14:textId="50B35AE1" w:rsidR="007677E9" w:rsidRDefault="007677E9" w:rsidP="004C0942">
      <w:pPr>
        <w:rPr>
          <w:rFonts w:ascii="Arial" w:hAnsi="Arial" w:cs="Arial"/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39"/>
        <w:gridCol w:w="7177"/>
      </w:tblGrid>
      <w:tr w:rsidR="00DC20F6" w14:paraId="4D7DB545" w14:textId="77777777" w:rsidTr="00DC20F6">
        <w:tc>
          <w:tcPr>
            <w:tcW w:w="1271" w:type="dxa"/>
          </w:tcPr>
          <w:p w14:paraId="67957786" w14:textId="51F82178" w:rsidR="007677E9" w:rsidRDefault="007677E9" w:rsidP="004C0942">
            <w:pPr>
              <w:rPr>
                <w:rFonts w:ascii="Arial" w:hAnsi="Arial" w:cs="Arial"/>
                <w:b/>
                <w:lang w:val="en-US"/>
              </w:rPr>
            </w:pPr>
            <w:r w:rsidRPr="007677E9">
              <w:rPr>
                <w:rFonts w:ascii="Arial" w:hAnsi="Arial" w:cs="Arial"/>
                <w:b/>
                <w:lang w:val="en-US"/>
              </w:rPr>
              <w:t>Date</w:t>
            </w:r>
            <w:r w:rsidR="00667398">
              <w:rPr>
                <w:rFonts w:ascii="Arial" w:hAnsi="Arial" w:cs="Arial"/>
                <w:b/>
                <w:lang w:val="en-US"/>
              </w:rPr>
              <w:t>:</w:t>
            </w:r>
          </w:p>
          <w:p w14:paraId="475DE4D3" w14:textId="77777777" w:rsidR="00E35684" w:rsidRDefault="00E35684" w:rsidP="004C0942">
            <w:pPr>
              <w:rPr>
                <w:rFonts w:ascii="Arial" w:hAnsi="Arial" w:cs="Arial"/>
                <w:b/>
                <w:lang w:val="en-US"/>
              </w:rPr>
            </w:pPr>
          </w:p>
          <w:p w14:paraId="6422CE6A" w14:textId="044ADF1C" w:rsidR="00DC20F6" w:rsidRPr="007677E9" w:rsidRDefault="00DC20F6" w:rsidP="004C0942">
            <w:pPr>
              <w:rPr>
                <w:rFonts w:ascii="Arial" w:hAnsi="Arial" w:cs="Arial"/>
                <w:b/>
                <w:lang w:val="en-US"/>
              </w:rPr>
            </w:pPr>
          </w:p>
        </w:tc>
        <w:tc>
          <w:tcPr>
            <w:tcW w:w="7745" w:type="dxa"/>
          </w:tcPr>
          <w:p w14:paraId="413FF3ED" w14:textId="618BB15B" w:rsidR="00667398" w:rsidRPr="00DC20F6" w:rsidRDefault="00AC4676" w:rsidP="004C0942">
            <w:pPr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Title</w:t>
            </w:r>
            <w:r w:rsidR="00DC20F6">
              <w:rPr>
                <w:rFonts w:ascii="Arial" w:hAnsi="Arial" w:cs="Arial"/>
                <w:b/>
                <w:lang w:val="en-US"/>
              </w:rPr>
              <w:t xml:space="preserve"> </w:t>
            </w:r>
            <w:r w:rsidR="00667398" w:rsidRPr="00DC20F6">
              <w:rPr>
                <w:rFonts w:ascii="Arial" w:hAnsi="Arial" w:cs="Arial"/>
                <w:sz w:val="18"/>
                <w:szCs w:val="18"/>
                <w:lang w:val="en-US"/>
              </w:rPr>
              <w:t xml:space="preserve">Example: </w:t>
            </w:r>
            <w:r w:rsidR="001D3A28">
              <w:rPr>
                <w:rFonts w:ascii="Arial" w:hAnsi="Arial" w:cs="Arial"/>
                <w:sz w:val="18"/>
                <w:szCs w:val="18"/>
                <w:lang w:val="en-US"/>
              </w:rPr>
              <w:t>A</w:t>
            </w:r>
            <w:r w:rsidR="00A669C3" w:rsidRPr="00DC20F6">
              <w:rPr>
                <w:rFonts w:ascii="Arial" w:hAnsi="Arial" w:cs="Arial"/>
                <w:sz w:val="18"/>
                <w:szCs w:val="18"/>
                <w:lang w:val="en-US"/>
              </w:rPr>
              <w:t xml:space="preserve"> new song</w:t>
            </w:r>
          </w:p>
        </w:tc>
      </w:tr>
      <w:tr w:rsidR="007677E9" w14:paraId="2C3BED14" w14:textId="77777777" w:rsidTr="007677E9">
        <w:trPr>
          <w:trHeight w:val="1124"/>
        </w:trPr>
        <w:tc>
          <w:tcPr>
            <w:tcW w:w="9016" w:type="dxa"/>
            <w:gridSpan w:val="2"/>
          </w:tcPr>
          <w:p w14:paraId="37E337D0" w14:textId="202B26DD" w:rsidR="00454014" w:rsidRDefault="007677E9" w:rsidP="00454014">
            <w:pPr>
              <w:spacing w:after="240" w:line="360" w:lineRule="auto"/>
              <w:rPr>
                <w:rFonts w:ascii="Arial" w:hAnsi="Arial" w:cs="Arial"/>
                <w:b/>
                <w:lang w:val="en-US"/>
              </w:rPr>
            </w:pPr>
            <w:r w:rsidRPr="007677E9">
              <w:rPr>
                <w:rFonts w:ascii="Arial" w:hAnsi="Arial" w:cs="Arial"/>
                <w:b/>
                <w:lang w:val="en-US"/>
              </w:rPr>
              <w:t xml:space="preserve">What </w:t>
            </w:r>
            <w:r w:rsidR="00E35684">
              <w:rPr>
                <w:rFonts w:ascii="Arial" w:hAnsi="Arial" w:cs="Arial"/>
                <w:b/>
                <w:lang w:val="en-US"/>
              </w:rPr>
              <w:t>did you do</w:t>
            </w:r>
            <w:r w:rsidR="001D3A28">
              <w:rPr>
                <w:rFonts w:ascii="Arial" w:hAnsi="Arial" w:cs="Arial"/>
                <w:b/>
                <w:lang w:val="en-US"/>
              </w:rPr>
              <w:t>? What do you think?</w:t>
            </w:r>
            <w:r w:rsidRPr="007677E9">
              <w:rPr>
                <w:rFonts w:ascii="Arial" w:hAnsi="Arial" w:cs="Arial"/>
                <w:b/>
                <w:lang w:val="en-US"/>
              </w:rPr>
              <w:t xml:space="preserve"> </w:t>
            </w:r>
            <w:r w:rsidR="001D3A28">
              <w:rPr>
                <w:rFonts w:ascii="Arial" w:hAnsi="Arial" w:cs="Arial"/>
                <w:b/>
                <w:lang w:val="en-US"/>
              </w:rPr>
              <w:t>H</w:t>
            </w:r>
            <w:r w:rsidR="00E35684">
              <w:rPr>
                <w:rFonts w:ascii="Arial" w:hAnsi="Arial" w:cs="Arial"/>
                <w:b/>
                <w:lang w:val="en-US"/>
              </w:rPr>
              <w:t>ow do you feel?</w:t>
            </w:r>
          </w:p>
          <w:p w14:paraId="0349407F" w14:textId="7893F841" w:rsidR="00667398" w:rsidRPr="00DC20F6" w:rsidRDefault="00667398" w:rsidP="00454014">
            <w:pPr>
              <w:spacing w:after="240" w:line="360" w:lineRule="auto"/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</w:pPr>
            <w:r w:rsidRPr="00667398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  <w:r w:rsidRPr="00667398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  <w:r w:rsidRPr="00667398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……….………………………………………………………………………………………………………………………………………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  <w:r w:rsidRPr="00667398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……………….………………………………………………………………………………………………………………………………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  <w:r w:rsidRPr="00667398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……………………….………………………………………………………………………………………………………………………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  <w:r w:rsidRPr="00667398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……………………………….………</w:t>
            </w:r>
            <w:r w:rsidR="00454014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</w:t>
            </w:r>
          </w:p>
        </w:tc>
      </w:tr>
    </w:tbl>
    <w:p w14:paraId="6E857B97" w14:textId="11E34E6A" w:rsidR="007677E9" w:rsidRDefault="007677E9" w:rsidP="004C0942">
      <w:pPr>
        <w:rPr>
          <w:rFonts w:ascii="Arial" w:hAnsi="Arial" w:cs="Arial"/>
          <w:lang w:val="en-US"/>
        </w:rPr>
      </w:pPr>
    </w:p>
    <w:p w14:paraId="17199583" w14:textId="77777777" w:rsidR="00934117" w:rsidRDefault="00934117" w:rsidP="004C0942">
      <w:pPr>
        <w:rPr>
          <w:rFonts w:ascii="Arial" w:hAnsi="Arial" w:cs="Arial"/>
          <w:b/>
          <w:color w:val="51145C" w:themeColor="accent6"/>
          <w:lang w:val="en-US"/>
        </w:rPr>
      </w:pPr>
    </w:p>
    <w:p w14:paraId="2C432F31" w14:textId="77777777" w:rsidR="00AC4676" w:rsidRDefault="00AC4676">
      <w:pPr>
        <w:rPr>
          <w:rFonts w:ascii="Arial" w:hAnsi="Arial" w:cs="Arial"/>
          <w:b/>
          <w:color w:val="51145C" w:themeColor="accent6"/>
          <w:lang w:val="en-US"/>
        </w:rPr>
      </w:pPr>
      <w:r>
        <w:rPr>
          <w:rFonts w:ascii="Arial" w:hAnsi="Arial" w:cs="Arial"/>
          <w:b/>
          <w:color w:val="51145C" w:themeColor="accent6"/>
          <w:lang w:val="en-US"/>
        </w:rPr>
        <w:br w:type="page"/>
      </w:r>
    </w:p>
    <w:p w14:paraId="21709A53" w14:textId="471FDBE1" w:rsidR="004C0942" w:rsidRPr="004E12C6" w:rsidRDefault="004C0942" w:rsidP="004C0942">
      <w:pPr>
        <w:rPr>
          <w:rFonts w:ascii="Arial" w:hAnsi="Arial" w:cs="Arial"/>
          <w:b/>
          <w:color w:val="51145C" w:themeColor="accent6"/>
          <w:lang w:val="en-US"/>
        </w:rPr>
      </w:pPr>
      <w:r w:rsidRPr="004E12C6">
        <w:rPr>
          <w:rFonts w:ascii="Arial" w:hAnsi="Arial" w:cs="Arial"/>
          <w:b/>
          <w:color w:val="51145C" w:themeColor="accent6"/>
          <w:lang w:val="en-US"/>
        </w:rPr>
        <w:lastRenderedPageBreak/>
        <w:t>2. Be creative</w:t>
      </w:r>
    </w:p>
    <w:p w14:paraId="77DD38FE" w14:textId="77777777" w:rsidR="004C0942" w:rsidRPr="004C0942" w:rsidRDefault="004C0942" w:rsidP="004C0942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</w:p>
    <w:p w14:paraId="7CE0561D" w14:textId="6829FCA6" w:rsidR="004C0942" w:rsidRPr="004C0942" w:rsidRDefault="004C0942" w:rsidP="004C0942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  <w:r w:rsidRPr="004C0942">
        <w:rPr>
          <w:rFonts w:ascii="Arial" w:hAnsi="Arial" w:cs="Arial"/>
          <w:lang w:val="en-US"/>
        </w:rPr>
        <w:t xml:space="preserve">Make up your own writing. Share what you write with </w:t>
      </w:r>
      <w:r w:rsidR="00284DA2">
        <w:rPr>
          <w:rFonts w:ascii="Arial" w:hAnsi="Arial" w:cs="Arial"/>
          <w:lang w:val="en-US"/>
        </w:rPr>
        <w:t xml:space="preserve">other people: </w:t>
      </w:r>
      <w:r w:rsidRPr="004C0942">
        <w:rPr>
          <w:rFonts w:ascii="Arial" w:hAnsi="Arial" w:cs="Arial"/>
          <w:lang w:val="en-US"/>
        </w:rPr>
        <w:t xml:space="preserve">friends, </w:t>
      </w:r>
      <w:r w:rsidR="00284DA2">
        <w:rPr>
          <w:rFonts w:ascii="Arial" w:hAnsi="Arial" w:cs="Arial"/>
          <w:lang w:val="en-US"/>
        </w:rPr>
        <w:t>other</w:t>
      </w:r>
      <w:r w:rsidR="00284DA2" w:rsidRPr="004C0942">
        <w:rPr>
          <w:rFonts w:ascii="Arial" w:hAnsi="Arial" w:cs="Arial"/>
          <w:lang w:val="en-US"/>
        </w:rPr>
        <w:t xml:space="preserve"> </w:t>
      </w:r>
      <w:r w:rsidRPr="004C0942">
        <w:rPr>
          <w:rFonts w:ascii="Arial" w:hAnsi="Arial" w:cs="Arial"/>
          <w:lang w:val="en-US"/>
        </w:rPr>
        <w:t>learners, family.</w:t>
      </w:r>
    </w:p>
    <w:p w14:paraId="5AD10F44" w14:textId="77777777" w:rsidR="004C0942" w:rsidRPr="004C0942" w:rsidRDefault="004C0942" w:rsidP="004C0942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</w:p>
    <w:p w14:paraId="214387F6" w14:textId="5F9CB22E" w:rsidR="004C0942" w:rsidRPr="004C0942" w:rsidRDefault="004C0942" w:rsidP="004C0942">
      <w:pPr>
        <w:pStyle w:val="ListParagraph"/>
        <w:numPr>
          <w:ilvl w:val="0"/>
          <w:numId w:val="24"/>
        </w:numPr>
        <w:rPr>
          <w:rFonts w:ascii="Arial" w:eastAsia="Times New Roman" w:hAnsi="Arial" w:cs="Arial"/>
          <w:lang w:val="en-US"/>
        </w:rPr>
      </w:pPr>
      <w:r w:rsidRPr="004C0942">
        <w:rPr>
          <w:rFonts w:ascii="Arial" w:hAnsi="Arial" w:cs="Arial"/>
          <w:lang w:val="en-US"/>
        </w:rPr>
        <w:t xml:space="preserve">Write a </w:t>
      </w:r>
      <w:r w:rsidR="00284DA2">
        <w:rPr>
          <w:rFonts w:ascii="Arial" w:hAnsi="Arial" w:cs="Arial"/>
          <w:lang w:val="en-US"/>
        </w:rPr>
        <w:t xml:space="preserve">short poem.  Start with just three lines.  </w:t>
      </w:r>
    </w:p>
    <w:p w14:paraId="36C39D31" w14:textId="77777777" w:rsidR="004C0942" w:rsidRPr="004C0942" w:rsidRDefault="004C0942" w:rsidP="004C0942">
      <w:pPr>
        <w:pStyle w:val="ListParagraph"/>
        <w:rPr>
          <w:rFonts w:ascii="Arial" w:eastAsia="Times New Roman" w:hAnsi="Arial" w:cs="Arial"/>
          <w:lang w:val="en-US"/>
        </w:rPr>
      </w:pPr>
    </w:p>
    <w:p w14:paraId="09723CD1" w14:textId="3A936E8A" w:rsidR="004C0942" w:rsidRPr="004C0942" w:rsidRDefault="004C0942" w:rsidP="004C0942">
      <w:pPr>
        <w:rPr>
          <w:rFonts w:ascii="Arial" w:eastAsia="Times New Roman" w:hAnsi="Arial" w:cs="Arial"/>
          <w:shd w:val="clear" w:color="auto" w:fill="FFFFFF"/>
          <w:lang w:val="en-US"/>
        </w:rPr>
      </w:pPr>
      <w:r w:rsidRPr="004C0942">
        <w:rPr>
          <w:rFonts w:ascii="Arial" w:eastAsia="Times New Roman" w:hAnsi="Arial" w:cs="Arial"/>
          <w:shd w:val="clear" w:color="auto" w:fill="FFFFFF"/>
          <w:lang w:val="en-US"/>
        </w:rPr>
        <w:t>Look at the example.</w:t>
      </w:r>
    </w:p>
    <w:p w14:paraId="0825AA79" w14:textId="77777777" w:rsidR="004C0942" w:rsidRPr="00364875" w:rsidRDefault="004C0942" w:rsidP="004C0942">
      <w:pPr>
        <w:pStyle w:val="ListParagraph"/>
        <w:rPr>
          <w:rFonts w:ascii="Times New Roman" w:eastAsia="Times New Roman" w:hAnsi="Times New Roman" w:cs="Times New Roman"/>
          <w:lang w:val="en-US"/>
        </w:rPr>
      </w:pPr>
    </w:p>
    <w:p w14:paraId="5F112626" w14:textId="56AC37C9" w:rsidR="00396D2A" w:rsidRPr="00017FC2" w:rsidRDefault="00DC7D30" w:rsidP="00396D2A">
      <w:pPr>
        <w:rPr>
          <w:rFonts w:ascii="Arial" w:hAnsi="Arial" w:cs="Arial"/>
          <w:lang w:val="en-US"/>
        </w:rPr>
      </w:pPr>
      <w:r w:rsidRPr="007177E3">
        <w:rPr>
          <w:rFonts w:ascii="Arial" w:eastAsia="Times New Roman" w:hAnsi="Arial" w:cs="Arial"/>
          <w:noProof/>
          <w:color w:val="000000"/>
          <w:lang w:eastAsia="en-GB"/>
        </w:rPr>
        <mc:AlternateContent>
          <mc:Choice Requires="wps">
            <w:drawing>
              <wp:anchor distT="45720" distB="45720" distL="114300" distR="114300" simplePos="0" relativeHeight="251750400" behindDoc="1" locked="0" layoutInCell="1" allowOverlap="1" wp14:anchorId="280F6DAC" wp14:editId="75352F8E">
                <wp:simplePos x="0" y="0"/>
                <wp:positionH relativeFrom="column">
                  <wp:posOffset>1189990</wp:posOffset>
                </wp:positionH>
                <wp:positionV relativeFrom="paragraph">
                  <wp:posOffset>7620</wp:posOffset>
                </wp:positionV>
                <wp:extent cx="2905125" cy="1781175"/>
                <wp:effectExtent l="0" t="0" r="28575" b="28575"/>
                <wp:wrapTight wrapText="bothSides">
                  <wp:wrapPolygon edited="0">
                    <wp:start x="0" y="0"/>
                    <wp:lineTo x="0" y="21716"/>
                    <wp:lineTo x="21671" y="21716"/>
                    <wp:lineTo x="21671" y="0"/>
                    <wp:lineTo x="0" y="0"/>
                  </wp:wrapPolygon>
                </wp:wrapTight>
                <wp:docPr id="8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5125" cy="1781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BFDC95" w14:textId="77777777" w:rsidR="00497EA1" w:rsidRDefault="00497EA1" w:rsidP="007177E3">
                            <w:pPr>
                              <w:jc w:val="center"/>
                            </w:pPr>
                          </w:p>
                          <w:p w14:paraId="791512DA" w14:textId="2CC2FF10" w:rsidR="00497EA1" w:rsidRPr="007177E3" w:rsidRDefault="00497EA1" w:rsidP="007177E3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7177E3">
                              <w:rPr>
                                <w:rFonts w:ascii="Arial" w:hAnsi="Arial" w:cs="Arial"/>
                              </w:rPr>
                              <w:t>The weather changes</w:t>
                            </w:r>
                          </w:p>
                          <w:p w14:paraId="5A127518" w14:textId="03E0513C" w:rsidR="00497EA1" w:rsidRPr="007177E3" w:rsidRDefault="00497EA1" w:rsidP="007177E3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7177E3">
                              <w:rPr>
                                <w:rFonts w:ascii="Arial" w:hAnsi="Arial" w:cs="Arial"/>
                              </w:rPr>
                              <w:t>Rain, wind, sun, cloud, snow, hot, cold</w:t>
                            </w:r>
                          </w:p>
                          <w:p w14:paraId="4F991847" w14:textId="4E033A68" w:rsidR="00497EA1" w:rsidRDefault="00497EA1" w:rsidP="007177E3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7177E3">
                              <w:rPr>
                                <w:rFonts w:ascii="Arial" w:hAnsi="Arial" w:cs="Arial"/>
                              </w:rPr>
                              <w:t>Here it stays the same</w:t>
                            </w:r>
                          </w:p>
                          <w:p w14:paraId="6CE47EFF" w14:textId="77777777" w:rsidR="00497EA1" w:rsidRDefault="00497EA1" w:rsidP="007177E3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17244BDB" w14:textId="1E4475DD" w:rsidR="00497EA1" w:rsidRPr="007177E3" w:rsidRDefault="00497EA1" w:rsidP="007177E3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36A5C94" wp14:editId="626E6391">
                                  <wp:extent cx="828675" cy="666750"/>
                                  <wp:effectExtent l="0" t="0" r="9525" b="0"/>
                                  <wp:docPr id="94" name="Picture 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8675" cy="6667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0F6DA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93.7pt;margin-top:.6pt;width:228.75pt;height:140.25pt;z-index:-251566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">
                <v:textbox>
                  <w:txbxContent>
                    <w:p w14:paraId="4FBFDC95" w14:textId="77777777" w:rsidR="00497EA1" w:rsidRDefault="00497EA1" w:rsidP="007177E3">
                      <w:pPr>
                        <w:jc w:val="center"/>
                      </w:pPr>
                    </w:p>
                    <w:p w14:paraId="791512DA" w14:textId="2CC2FF10" w:rsidR="00497EA1" w:rsidRPr="007177E3" w:rsidRDefault="00497EA1" w:rsidP="007177E3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7177E3">
                        <w:rPr>
                          <w:rFonts w:ascii="Arial" w:hAnsi="Arial" w:cs="Arial"/>
                        </w:rPr>
                        <w:t>The weather changes</w:t>
                      </w:r>
                    </w:p>
                    <w:p w14:paraId="5A127518" w14:textId="03E0513C" w:rsidR="00497EA1" w:rsidRPr="007177E3" w:rsidRDefault="00497EA1" w:rsidP="007177E3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7177E3">
                        <w:rPr>
                          <w:rFonts w:ascii="Arial" w:hAnsi="Arial" w:cs="Arial"/>
                        </w:rPr>
                        <w:t>Rain, wind, sun, cloud, snow, hot, cold</w:t>
                      </w:r>
                    </w:p>
                    <w:p w14:paraId="4F991847" w14:textId="4E033A68" w:rsidR="00497EA1" w:rsidRDefault="00497EA1" w:rsidP="007177E3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7177E3">
                        <w:rPr>
                          <w:rFonts w:ascii="Arial" w:hAnsi="Arial" w:cs="Arial"/>
                        </w:rPr>
                        <w:t>Here it stays the same</w:t>
                      </w:r>
                    </w:p>
                    <w:p w14:paraId="6CE47EFF" w14:textId="77777777" w:rsidR="00497EA1" w:rsidRDefault="00497EA1" w:rsidP="007177E3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17244BDB" w14:textId="1E4475DD" w:rsidR="00497EA1" w:rsidRPr="007177E3" w:rsidRDefault="00497EA1" w:rsidP="007177E3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36A5C94" wp14:editId="626E6391">
                            <wp:extent cx="828675" cy="666750"/>
                            <wp:effectExtent l="0" t="0" r="9525" b="0"/>
                            <wp:docPr id="94" name="Picture 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8675" cy="6667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1DE53611" w14:textId="26B3B179" w:rsidR="00396D2A" w:rsidRDefault="00396D2A" w:rsidP="00396D2A">
      <w:pPr>
        <w:rPr>
          <w:lang w:val="en-US"/>
        </w:rPr>
      </w:pPr>
    </w:p>
    <w:p w14:paraId="33D8880D" w14:textId="14E81DA3" w:rsidR="00396D2A" w:rsidRDefault="00396D2A" w:rsidP="00396D2A">
      <w:pPr>
        <w:rPr>
          <w:lang w:val="en-US"/>
        </w:rPr>
      </w:pPr>
    </w:p>
    <w:p w14:paraId="27C5B18F" w14:textId="1E49BFFD" w:rsidR="00396D2A" w:rsidRDefault="00396D2A" w:rsidP="00396D2A">
      <w:pPr>
        <w:rPr>
          <w:lang w:val="en-US"/>
        </w:rPr>
      </w:pPr>
    </w:p>
    <w:p w14:paraId="0E5717C4" w14:textId="3E377F4A" w:rsidR="00017FC2" w:rsidRDefault="00017FC2" w:rsidP="00396D2A">
      <w:pPr>
        <w:rPr>
          <w:lang w:val="en-US"/>
        </w:rPr>
      </w:pPr>
    </w:p>
    <w:p w14:paraId="721AFF7D" w14:textId="77777777" w:rsidR="00017FC2" w:rsidRDefault="00017FC2" w:rsidP="00396D2A">
      <w:pPr>
        <w:rPr>
          <w:lang w:val="en-US"/>
        </w:rPr>
      </w:pPr>
    </w:p>
    <w:p w14:paraId="493EE45E" w14:textId="0CCBB95A" w:rsidR="00396D2A" w:rsidRDefault="00396D2A" w:rsidP="00396D2A">
      <w:pPr>
        <w:rPr>
          <w:lang w:val="en-US"/>
        </w:rPr>
      </w:pPr>
    </w:p>
    <w:p w14:paraId="7E9264F1" w14:textId="51377B0B" w:rsidR="00396D2A" w:rsidRDefault="00396D2A" w:rsidP="00396D2A">
      <w:pPr>
        <w:rPr>
          <w:lang w:val="en-US"/>
        </w:rPr>
      </w:pPr>
    </w:p>
    <w:p w14:paraId="58783AD3" w14:textId="177584BA" w:rsidR="00396D2A" w:rsidRDefault="00396D2A" w:rsidP="00396D2A">
      <w:pPr>
        <w:rPr>
          <w:lang w:val="en-US"/>
        </w:rPr>
      </w:pPr>
    </w:p>
    <w:p w14:paraId="439FB57C" w14:textId="146E56BF" w:rsidR="00DC7D30" w:rsidRDefault="00DC7D30" w:rsidP="00DC7D30">
      <w:pPr>
        <w:spacing w:before="100" w:beforeAutospacing="1" w:after="100" w:afterAutospacing="1"/>
        <w:ind w:left="360"/>
        <w:rPr>
          <w:rFonts w:ascii="Arial" w:eastAsia="Times New Roman" w:hAnsi="Arial" w:cs="Arial"/>
          <w:color w:val="000000"/>
          <w:lang w:eastAsia="en-GB"/>
        </w:rPr>
      </w:pPr>
    </w:p>
    <w:p w14:paraId="7BEE507C" w14:textId="77777777" w:rsidR="004C0942" w:rsidRDefault="004C0942" w:rsidP="004C0942">
      <w:pPr>
        <w:pStyle w:val="ListParagraph"/>
        <w:widowControl w:val="0"/>
        <w:numPr>
          <w:ilvl w:val="0"/>
          <w:numId w:val="24"/>
        </w:numPr>
        <w:autoSpaceDE w:val="0"/>
        <w:autoSpaceDN w:val="0"/>
        <w:adjustRightInd w:val="0"/>
        <w:rPr>
          <w:rFonts w:ascii="Arial" w:hAnsi="Arial" w:cs="Arial"/>
          <w:lang w:val="en-US"/>
        </w:rPr>
      </w:pPr>
      <w:r w:rsidRPr="000B3EC8">
        <w:rPr>
          <w:rFonts w:ascii="Arial" w:hAnsi="Arial" w:cs="Arial"/>
          <w:lang w:val="en-US"/>
        </w:rPr>
        <w:t>Write a poem with words and pictures (an acrostic). Look at the example.</w:t>
      </w:r>
    </w:p>
    <w:p w14:paraId="36A0B6E2" w14:textId="09FFFD86" w:rsidR="004C0942" w:rsidRDefault="004C0942" w:rsidP="00271F91">
      <w:pPr>
        <w:pStyle w:val="Heading3"/>
        <w:rPr>
          <w:rFonts w:ascii="Arial" w:hAnsi="Arial"/>
          <w:lang w:eastAsia="en-GB"/>
        </w:rPr>
      </w:pPr>
    </w:p>
    <w:p w14:paraId="67ECCCF7" w14:textId="7C5BBC9D" w:rsidR="00E35684" w:rsidRDefault="00E35684" w:rsidP="00E35684">
      <w:pPr>
        <w:pStyle w:val="ListParagraph"/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4C64B88" wp14:editId="2B3A8BE0">
                <wp:simplePos x="0" y="0"/>
                <wp:positionH relativeFrom="column">
                  <wp:posOffset>1481959</wp:posOffset>
                </wp:positionH>
                <wp:positionV relativeFrom="paragraph">
                  <wp:posOffset>12217</wp:posOffset>
                </wp:positionV>
                <wp:extent cx="2753360" cy="1902373"/>
                <wp:effectExtent l="0" t="0" r="27940" b="2222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3360" cy="1902373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F77EB6" id="Rectangle 16" o:spid="_x0000_s1026" style="position:absolute;margin-left:116.7pt;margin-top:.95pt;width:216.8pt;height:149.8pt;z-index:2518425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" filled="f" strokecolor="black [3213]" strokeweight=".25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44608" behindDoc="1" locked="0" layoutInCell="1" allowOverlap="1" wp14:anchorId="420052EF" wp14:editId="215CCE55">
            <wp:simplePos x="0" y="0"/>
            <wp:positionH relativeFrom="column">
              <wp:posOffset>2879659</wp:posOffset>
            </wp:positionH>
            <wp:positionV relativeFrom="paragraph">
              <wp:posOffset>173990</wp:posOffset>
            </wp:positionV>
            <wp:extent cx="457200" cy="523875"/>
            <wp:effectExtent l="0" t="0" r="0" b="9525"/>
            <wp:wrapTight wrapText="bothSides">
              <wp:wrapPolygon edited="0">
                <wp:start x="0" y="0"/>
                <wp:lineTo x="0" y="21207"/>
                <wp:lineTo x="20700" y="21207"/>
                <wp:lineTo x="20700" y="0"/>
                <wp:lineTo x="0" y="0"/>
              </wp:wrapPolygon>
            </wp:wrapTight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5F5EAA" w14:textId="4FEE2A9B" w:rsidR="00E35684" w:rsidRDefault="00E35684" w:rsidP="00E35684">
      <w:pPr>
        <w:pStyle w:val="ListParagraph"/>
        <w:rPr>
          <w:rFonts w:ascii="Arial" w:hAnsi="Arial" w:cs="Arial"/>
          <w:lang w:val="en-US"/>
        </w:rPr>
      </w:pPr>
      <w:r>
        <w:rPr>
          <w:noProof/>
        </w:rPr>
        <w:drawing>
          <wp:anchor distT="0" distB="0" distL="114300" distR="114300" simplePos="0" relativeHeight="251843584" behindDoc="1" locked="0" layoutInCell="1" allowOverlap="1" wp14:anchorId="75F75819" wp14:editId="433695E6">
            <wp:simplePos x="0" y="0"/>
            <wp:positionH relativeFrom="column">
              <wp:posOffset>1764468</wp:posOffset>
            </wp:positionH>
            <wp:positionV relativeFrom="paragraph">
              <wp:posOffset>8890</wp:posOffset>
            </wp:positionV>
            <wp:extent cx="1019175" cy="523875"/>
            <wp:effectExtent l="0" t="0" r="9525" b="9525"/>
            <wp:wrapTight wrapText="bothSides">
              <wp:wrapPolygon edited="0">
                <wp:start x="0" y="0"/>
                <wp:lineTo x="0" y="21207"/>
                <wp:lineTo x="21398" y="21207"/>
                <wp:lineTo x="21398" y="0"/>
                <wp:lineTo x="0" y="0"/>
              </wp:wrapPolygon>
            </wp:wrapTight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45632" behindDoc="1" locked="0" layoutInCell="1" allowOverlap="1" wp14:anchorId="22966328" wp14:editId="4C790104">
            <wp:simplePos x="0" y="0"/>
            <wp:positionH relativeFrom="column">
              <wp:posOffset>3447218</wp:posOffset>
            </wp:positionH>
            <wp:positionV relativeFrom="paragraph">
              <wp:posOffset>9481</wp:posOffset>
            </wp:positionV>
            <wp:extent cx="590550" cy="542925"/>
            <wp:effectExtent l="0" t="0" r="0" b="9525"/>
            <wp:wrapTight wrapText="bothSides">
              <wp:wrapPolygon edited="0">
                <wp:start x="0" y="0"/>
                <wp:lineTo x="0" y="21221"/>
                <wp:lineTo x="20903" y="21221"/>
                <wp:lineTo x="20903" y="0"/>
                <wp:lineTo x="0" y="0"/>
              </wp:wrapPolygon>
            </wp:wrapTight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DB30A3" w14:textId="1774926A" w:rsidR="00E35684" w:rsidRDefault="00E35684" w:rsidP="00E35684">
      <w:pPr>
        <w:pStyle w:val="ListParagraph"/>
        <w:rPr>
          <w:rFonts w:ascii="Arial" w:hAnsi="Arial" w:cs="Arial"/>
          <w:lang w:val="en-US"/>
        </w:rPr>
      </w:pPr>
    </w:p>
    <w:p w14:paraId="58F97FBC" w14:textId="59DFBCEB" w:rsidR="00E35684" w:rsidRDefault="00E35684" w:rsidP="00E35684">
      <w:pPr>
        <w:pStyle w:val="ListParagraph"/>
        <w:rPr>
          <w:rFonts w:ascii="Arial" w:hAnsi="Arial" w:cs="Arial"/>
          <w:lang w:val="en-US"/>
        </w:rPr>
      </w:pPr>
    </w:p>
    <w:p w14:paraId="61DADA7C" w14:textId="2E448ED4" w:rsidR="00E35684" w:rsidRDefault="00E35684" w:rsidP="00E35684">
      <w:pPr>
        <w:pStyle w:val="ListParagraph"/>
        <w:rPr>
          <w:rFonts w:ascii="Arial" w:hAnsi="Arial" w:cs="Arial"/>
          <w:lang w:val="en-US"/>
        </w:rPr>
      </w:pPr>
    </w:p>
    <w:p w14:paraId="316F4B34" w14:textId="775F5C9C" w:rsidR="00E35684" w:rsidRDefault="001031CD" w:rsidP="00E35684">
      <w:pPr>
        <w:pStyle w:val="ListParagraph"/>
        <w:rPr>
          <w:rFonts w:ascii="Arial" w:hAnsi="Arial" w:cs="Arial"/>
          <w:lang w:val="en-US"/>
        </w:rPr>
      </w:pPr>
      <w:r w:rsidRPr="00E35684">
        <w:rPr>
          <w:rFonts w:ascii="Arial" w:hAnsi="Arial" w:cs="Arial"/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847680" behindDoc="0" locked="0" layoutInCell="1" allowOverlap="1" wp14:anchorId="2E4439BE" wp14:editId="3A2A3363">
                <wp:simplePos x="0" y="0"/>
                <wp:positionH relativeFrom="column">
                  <wp:posOffset>1603835</wp:posOffset>
                </wp:positionH>
                <wp:positionV relativeFrom="paragraph">
                  <wp:posOffset>4182</wp:posOffset>
                </wp:positionV>
                <wp:extent cx="2360930" cy="1404620"/>
                <wp:effectExtent l="0" t="0" r="0" b="2540"/>
                <wp:wrapSquare wrapText="bothSides"/>
                <wp:docPr id="3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09E14E" w14:textId="18251915" w:rsidR="00497EA1" w:rsidRPr="001031CD" w:rsidRDefault="00497EA1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1031CD">
                              <w:rPr>
                                <w:rFonts w:ascii="Arial" w:hAnsi="Arial" w:cs="Arial"/>
                                <w:b/>
                              </w:rPr>
                              <w:t>F</w:t>
                            </w:r>
                            <w:r w:rsidRPr="001031CD">
                              <w:rPr>
                                <w:rFonts w:ascii="Arial" w:hAnsi="Arial" w:cs="Arial"/>
                              </w:rPr>
                              <w:t xml:space="preserve"> ish</w:t>
                            </w:r>
                          </w:p>
                          <w:p w14:paraId="708C20F7" w14:textId="34CB0D61" w:rsidR="00497EA1" w:rsidRPr="001031CD" w:rsidRDefault="00497EA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1031CD">
                              <w:rPr>
                                <w:rFonts w:ascii="Arial" w:hAnsi="Arial" w:cs="Arial"/>
                                <w:b/>
                              </w:rPr>
                              <w:t xml:space="preserve">O </w:t>
                            </w:r>
                            <w:r w:rsidRPr="001031CD">
                              <w:rPr>
                                <w:rFonts w:ascii="Arial" w:hAnsi="Arial" w:cs="Arial"/>
                              </w:rPr>
                              <w:t>nion</w:t>
                            </w:r>
                          </w:p>
                          <w:p w14:paraId="1A7FB9B3" w14:textId="00DB0765" w:rsidR="00497EA1" w:rsidRPr="001031CD" w:rsidRDefault="00497EA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1031CD">
                              <w:rPr>
                                <w:rFonts w:ascii="Arial" w:hAnsi="Arial" w:cs="Arial"/>
                                <w:b/>
                              </w:rPr>
                              <w:t xml:space="preserve">O </w:t>
                            </w:r>
                            <w:r w:rsidRPr="001031CD">
                              <w:rPr>
                                <w:rFonts w:ascii="Arial" w:hAnsi="Arial" w:cs="Arial"/>
                              </w:rPr>
                              <w:t>range</w:t>
                            </w:r>
                          </w:p>
                          <w:p w14:paraId="68F5BC3C" w14:textId="48F4E09E" w:rsidR="00497EA1" w:rsidRPr="001031CD" w:rsidRDefault="00497EA1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1031CD">
                              <w:rPr>
                                <w:rFonts w:ascii="Arial" w:hAnsi="Arial" w:cs="Arial"/>
                                <w:b/>
                              </w:rPr>
                              <w:t xml:space="preserve">D </w:t>
                            </w:r>
                            <w:r w:rsidRPr="001031CD">
                              <w:rPr>
                                <w:rFonts w:ascii="Arial" w:hAnsi="Arial" w:cs="Arial"/>
                              </w:rPr>
                              <w:t>inner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E4439BE" id="_x0000_s1027" type="#_x0000_t202" style="position:absolute;left:0;text-align:left;margin-left:126.3pt;margin-top:.35pt;width:185.9pt;height:110.6pt;z-index:25184768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" filled="f" stroked="f">
                <v:textbox style="mso-fit-shape-to-text:t">
                  <w:txbxContent>
                    <w:p w14:paraId="1009E14E" w14:textId="18251915" w:rsidR="00497EA1" w:rsidRPr="001031CD" w:rsidRDefault="00497EA1">
                      <w:pPr>
                        <w:rPr>
                          <w:rFonts w:ascii="Arial" w:hAnsi="Arial" w:cs="Arial"/>
                        </w:rPr>
                      </w:pPr>
                      <w:r w:rsidRPr="001031CD">
                        <w:rPr>
                          <w:rFonts w:ascii="Arial" w:hAnsi="Arial" w:cs="Arial"/>
                          <w:b/>
                        </w:rPr>
                        <w:t>F</w:t>
                      </w:r>
                      <w:r w:rsidRPr="001031CD">
                        <w:rPr>
                          <w:rFonts w:ascii="Arial" w:hAnsi="Arial" w:cs="Arial"/>
                        </w:rPr>
                        <w:t xml:space="preserve"> ish</w:t>
                      </w:r>
                    </w:p>
                    <w:p w14:paraId="708C20F7" w14:textId="34CB0D61" w:rsidR="00497EA1" w:rsidRPr="001031CD" w:rsidRDefault="00497EA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1031CD">
                        <w:rPr>
                          <w:rFonts w:ascii="Arial" w:hAnsi="Arial" w:cs="Arial"/>
                          <w:b/>
                        </w:rPr>
                        <w:t xml:space="preserve">O </w:t>
                      </w:r>
                      <w:r w:rsidRPr="001031CD">
                        <w:rPr>
                          <w:rFonts w:ascii="Arial" w:hAnsi="Arial" w:cs="Arial"/>
                        </w:rPr>
                        <w:t>nion</w:t>
                      </w:r>
                    </w:p>
                    <w:p w14:paraId="1A7FB9B3" w14:textId="00DB0765" w:rsidR="00497EA1" w:rsidRPr="001031CD" w:rsidRDefault="00497EA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1031CD">
                        <w:rPr>
                          <w:rFonts w:ascii="Arial" w:hAnsi="Arial" w:cs="Arial"/>
                          <w:b/>
                        </w:rPr>
                        <w:t xml:space="preserve">O </w:t>
                      </w:r>
                      <w:r w:rsidRPr="001031CD">
                        <w:rPr>
                          <w:rFonts w:ascii="Arial" w:hAnsi="Arial" w:cs="Arial"/>
                        </w:rPr>
                        <w:t>range</w:t>
                      </w:r>
                    </w:p>
                    <w:p w14:paraId="68F5BC3C" w14:textId="48F4E09E" w:rsidR="00497EA1" w:rsidRPr="001031CD" w:rsidRDefault="00497EA1">
                      <w:pPr>
                        <w:rPr>
                          <w:rFonts w:ascii="Arial" w:hAnsi="Arial" w:cs="Arial"/>
                        </w:rPr>
                      </w:pPr>
                      <w:r w:rsidRPr="001031CD">
                        <w:rPr>
                          <w:rFonts w:ascii="Arial" w:hAnsi="Arial" w:cs="Arial"/>
                          <w:b/>
                        </w:rPr>
                        <w:t xml:space="preserve">D </w:t>
                      </w:r>
                      <w:r w:rsidRPr="001031CD">
                        <w:rPr>
                          <w:rFonts w:ascii="Arial" w:hAnsi="Arial" w:cs="Arial"/>
                        </w:rPr>
                        <w:t>inner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41DE996" w14:textId="77777777" w:rsidR="00E35684" w:rsidRPr="00E35684" w:rsidRDefault="00E35684" w:rsidP="00E35684">
      <w:pPr>
        <w:ind w:left="360"/>
        <w:rPr>
          <w:rFonts w:ascii="Arial" w:hAnsi="Arial" w:cs="Arial"/>
          <w:lang w:val="en-US"/>
        </w:rPr>
      </w:pPr>
    </w:p>
    <w:p w14:paraId="556AB9CF" w14:textId="7883DA83" w:rsidR="00E35684" w:rsidRPr="00E35684" w:rsidRDefault="00E35684" w:rsidP="00E35684">
      <w:pPr>
        <w:ind w:left="360"/>
        <w:rPr>
          <w:rFonts w:ascii="Arial" w:hAnsi="Arial" w:cs="Arial"/>
          <w:lang w:val="en-US"/>
        </w:rPr>
      </w:pPr>
    </w:p>
    <w:p w14:paraId="63248B03" w14:textId="77777777" w:rsidR="00E35684" w:rsidRPr="00E35684" w:rsidRDefault="00E35684" w:rsidP="00E35684">
      <w:pPr>
        <w:ind w:left="360"/>
        <w:rPr>
          <w:rFonts w:ascii="Arial" w:hAnsi="Arial" w:cs="Arial"/>
          <w:lang w:val="en-US"/>
        </w:rPr>
      </w:pPr>
    </w:p>
    <w:p w14:paraId="7493C1F8" w14:textId="77777777" w:rsidR="00E35684" w:rsidRPr="00E35684" w:rsidRDefault="00E35684" w:rsidP="00E35684">
      <w:pPr>
        <w:ind w:left="360"/>
        <w:rPr>
          <w:rFonts w:ascii="Arial" w:hAnsi="Arial" w:cs="Arial"/>
          <w:lang w:val="en-US"/>
        </w:rPr>
      </w:pPr>
    </w:p>
    <w:p w14:paraId="0838A0F3" w14:textId="77777777" w:rsidR="00E35684" w:rsidRPr="00E35684" w:rsidRDefault="00E35684" w:rsidP="00E35684">
      <w:pPr>
        <w:ind w:left="360"/>
        <w:rPr>
          <w:rFonts w:ascii="Arial" w:hAnsi="Arial" w:cs="Arial"/>
          <w:lang w:val="en-US"/>
        </w:rPr>
      </w:pPr>
    </w:p>
    <w:p w14:paraId="6A4676E0" w14:textId="51B29395" w:rsidR="00E35684" w:rsidRPr="00E35684" w:rsidRDefault="00E35684" w:rsidP="00E35684">
      <w:pPr>
        <w:ind w:left="360"/>
        <w:rPr>
          <w:rFonts w:ascii="Arial" w:hAnsi="Arial" w:cs="Arial"/>
          <w:lang w:val="en-US"/>
        </w:rPr>
      </w:pPr>
    </w:p>
    <w:p w14:paraId="6F69267F" w14:textId="7F8346F7" w:rsidR="004C0942" w:rsidRDefault="004C0942" w:rsidP="004C0942">
      <w:pPr>
        <w:pStyle w:val="ListParagraph"/>
        <w:numPr>
          <w:ilvl w:val="0"/>
          <w:numId w:val="25"/>
        </w:numPr>
        <w:rPr>
          <w:rFonts w:ascii="Arial" w:hAnsi="Arial" w:cs="Arial"/>
          <w:lang w:val="en-US"/>
        </w:rPr>
      </w:pPr>
      <w:r w:rsidRPr="00B91446">
        <w:rPr>
          <w:rFonts w:ascii="Arial" w:hAnsi="Arial" w:cs="Arial"/>
          <w:lang w:val="en-US"/>
        </w:rPr>
        <w:t xml:space="preserve">Write </w:t>
      </w:r>
      <w:r w:rsidR="00284DA2">
        <w:rPr>
          <w:rFonts w:ascii="Arial" w:hAnsi="Arial" w:cs="Arial"/>
          <w:lang w:val="en-US"/>
        </w:rPr>
        <w:t>a poem using your own name. Use you</w:t>
      </w:r>
      <w:r w:rsidR="00A670F5">
        <w:rPr>
          <w:rFonts w:ascii="Arial" w:hAnsi="Arial" w:cs="Arial"/>
          <w:lang w:val="en-US"/>
        </w:rPr>
        <w:t>r</w:t>
      </w:r>
      <w:r w:rsidR="00284DA2">
        <w:rPr>
          <w:rFonts w:ascii="Arial" w:hAnsi="Arial" w:cs="Arial"/>
          <w:lang w:val="en-US"/>
        </w:rPr>
        <w:t xml:space="preserve"> poem to say something about you.  Look at the example</w:t>
      </w:r>
      <w:r>
        <w:rPr>
          <w:rFonts w:ascii="Arial" w:hAnsi="Arial" w:cs="Arial"/>
          <w:lang w:val="en-US"/>
        </w:rPr>
        <w:t>.</w:t>
      </w:r>
    </w:p>
    <w:p w14:paraId="2CC0CFE5" w14:textId="7BF43E7B" w:rsidR="00284DA2" w:rsidRDefault="00284DA2" w:rsidP="00284DA2">
      <w:pPr>
        <w:pStyle w:val="ListParagraph"/>
        <w:rPr>
          <w:rFonts w:ascii="Arial" w:hAnsi="Arial" w:cs="Arial"/>
          <w:lang w:val="en-US"/>
        </w:rPr>
      </w:pPr>
    </w:p>
    <w:tbl>
      <w:tblPr>
        <w:tblStyle w:val="TableGrid"/>
        <w:tblW w:w="0" w:type="auto"/>
        <w:tblInd w:w="2405" w:type="dxa"/>
        <w:tblLook w:val="04A0" w:firstRow="1" w:lastRow="0" w:firstColumn="1" w:lastColumn="0" w:noHBand="0" w:noVBand="1"/>
      </w:tblPr>
      <w:tblGrid>
        <w:gridCol w:w="4253"/>
      </w:tblGrid>
      <w:tr w:rsidR="00284DA2" w14:paraId="252A5E99" w14:textId="77777777" w:rsidTr="002074B9">
        <w:tc>
          <w:tcPr>
            <w:tcW w:w="4253" w:type="dxa"/>
          </w:tcPr>
          <w:p w14:paraId="700565CC" w14:textId="77777777" w:rsidR="00284DA2" w:rsidRDefault="00284DA2" w:rsidP="002074B9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14:paraId="11721389" w14:textId="280D1959" w:rsidR="00284DA2" w:rsidRPr="00A670F5" w:rsidRDefault="00A670F5" w:rsidP="002074B9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  <w:r w:rsidRPr="00384765">
              <w:rPr>
                <w:rFonts w:ascii="Arial" w:hAnsi="Arial" w:cs="Arial"/>
                <w:b/>
                <w:lang w:val="en-US"/>
              </w:rPr>
              <w:t>M</w:t>
            </w:r>
            <w:r>
              <w:rPr>
                <w:rFonts w:ascii="Arial" w:hAnsi="Arial" w:cs="Arial"/>
                <w:b/>
                <w:lang w:val="en-US"/>
              </w:rPr>
              <w:t xml:space="preserve"> </w:t>
            </w:r>
            <w:r>
              <w:rPr>
                <w:rFonts w:ascii="Arial" w:hAnsi="Arial" w:cs="Arial"/>
                <w:lang w:val="en-US"/>
              </w:rPr>
              <w:t>other</w:t>
            </w:r>
          </w:p>
          <w:p w14:paraId="596C43D0" w14:textId="29726026" w:rsidR="00A670F5" w:rsidRPr="00384765" w:rsidRDefault="00A670F5" w:rsidP="002074B9">
            <w:pPr>
              <w:pStyle w:val="ListParagraph"/>
              <w:ind w:left="0"/>
              <w:rPr>
                <w:rFonts w:ascii="Arial" w:hAnsi="Arial" w:cs="Arial"/>
                <w:b/>
                <w:lang w:val="en-US"/>
              </w:rPr>
            </w:pPr>
            <w:r w:rsidRPr="00384765">
              <w:rPr>
                <w:rFonts w:ascii="Arial" w:hAnsi="Arial" w:cs="Arial"/>
                <w:b/>
                <w:lang w:val="en-US"/>
              </w:rPr>
              <w:t>A</w:t>
            </w:r>
            <w:r>
              <w:rPr>
                <w:rFonts w:ascii="Arial" w:hAnsi="Arial" w:cs="Arial"/>
                <w:b/>
                <w:lang w:val="en-US"/>
              </w:rPr>
              <w:t xml:space="preserve"> </w:t>
            </w:r>
            <w:proofErr w:type="spellStart"/>
            <w:r w:rsidRPr="00384765">
              <w:rPr>
                <w:rFonts w:ascii="Arial" w:hAnsi="Arial" w:cs="Arial"/>
                <w:lang w:val="en-US"/>
              </w:rPr>
              <w:t>unt</w:t>
            </w:r>
            <w:proofErr w:type="spellEnd"/>
          </w:p>
          <w:p w14:paraId="584A13BC" w14:textId="4F7547C1" w:rsidR="00A670F5" w:rsidRPr="00A670F5" w:rsidRDefault="00A670F5" w:rsidP="002074B9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  <w:r w:rsidRPr="00384765">
              <w:rPr>
                <w:rFonts w:ascii="Arial" w:hAnsi="Arial" w:cs="Arial"/>
                <w:b/>
                <w:lang w:val="en-US"/>
              </w:rPr>
              <w:t>R</w:t>
            </w:r>
            <w:r>
              <w:rPr>
                <w:rFonts w:ascii="Arial" w:hAnsi="Arial" w:cs="Arial"/>
                <w:b/>
                <w:lang w:val="en-US"/>
              </w:rPr>
              <w:t xml:space="preserve"> </w:t>
            </w:r>
            <w:proofErr w:type="spellStart"/>
            <w:r w:rsidRPr="00384765">
              <w:rPr>
                <w:rFonts w:ascii="Arial" w:hAnsi="Arial" w:cs="Arial"/>
                <w:lang w:val="en-US"/>
              </w:rPr>
              <w:t>unner</w:t>
            </w:r>
            <w:proofErr w:type="spellEnd"/>
          </w:p>
          <w:p w14:paraId="39769321" w14:textId="15C548F2" w:rsidR="00A670F5" w:rsidRPr="00A670F5" w:rsidRDefault="00A670F5" w:rsidP="002074B9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  <w:r w:rsidRPr="00384765">
              <w:rPr>
                <w:rFonts w:ascii="Arial" w:hAnsi="Arial" w:cs="Arial"/>
                <w:b/>
                <w:lang w:val="en-US"/>
              </w:rPr>
              <w:t>I</w:t>
            </w:r>
            <w:r>
              <w:rPr>
                <w:rFonts w:ascii="Arial" w:hAnsi="Arial" w:cs="Arial"/>
                <w:b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US"/>
              </w:rPr>
              <w:t>talian</w:t>
            </w:r>
            <w:proofErr w:type="spellEnd"/>
          </w:p>
          <w:p w14:paraId="119F3E6C" w14:textId="3B60D3CA" w:rsidR="00A670F5" w:rsidRPr="00384765" w:rsidRDefault="00A670F5" w:rsidP="002074B9">
            <w:pPr>
              <w:pStyle w:val="ListParagraph"/>
              <w:ind w:left="0"/>
              <w:rPr>
                <w:rFonts w:ascii="Arial" w:hAnsi="Arial" w:cs="Arial"/>
                <w:b/>
                <w:lang w:val="en-US"/>
              </w:rPr>
            </w:pPr>
            <w:r w:rsidRPr="00384765">
              <w:rPr>
                <w:rFonts w:ascii="Arial" w:hAnsi="Arial" w:cs="Arial"/>
                <w:b/>
                <w:lang w:val="en-US"/>
              </w:rPr>
              <w:t>A</w:t>
            </w:r>
            <w:r>
              <w:rPr>
                <w:rFonts w:ascii="Arial" w:hAnsi="Arial" w:cs="Arial"/>
                <w:b/>
                <w:lang w:val="en-US"/>
              </w:rPr>
              <w:t xml:space="preserve"> </w:t>
            </w:r>
            <w:proofErr w:type="spellStart"/>
            <w:r w:rsidRPr="00384765">
              <w:rPr>
                <w:rFonts w:ascii="Arial" w:hAnsi="Arial" w:cs="Arial"/>
                <w:lang w:val="en-US"/>
              </w:rPr>
              <w:t>rtist</w:t>
            </w:r>
            <w:proofErr w:type="spellEnd"/>
            <w:r w:rsidR="00E35684">
              <w:rPr>
                <w:rFonts w:ascii="Arial" w:hAnsi="Arial" w:cs="Arial"/>
                <w:lang w:val="en-US"/>
              </w:rPr>
              <w:br/>
            </w:r>
          </w:p>
        </w:tc>
      </w:tr>
    </w:tbl>
    <w:p w14:paraId="640E0106" w14:textId="155188F6" w:rsidR="00284DA2" w:rsidRDefault="00284DA2" w:rsidP="00384765">
      <w:pPr>
        <w:pStyle w:val="ListParagraph"/>
        <w:rPr>
          <w:rFonts w:ascii="Arial" w:hAnsi="Arial" w:cs="Arial"/>
          <w:lang w:val="en-US"/>
        </w:rPr>
      </w:pPr>
    </w:p>
    <w:tbl>
      <w:tblPr>
        <w:tblStyle w:val="TableGrid"/>
        <w:tblW w:w="9077" w:type="dxa"/>
        <w:tblInd w:w="-5" w:type="dxa"/>
        <w:tblLook w:val="04A0" w:firstRow="1" w:lastRow="0" w:firstColumn="1" w:lastColumn="0" w:noHBand="0" w:noVBand="1"/>
      </w:tblPr>
      <w:tblGrid>
        <w:gridCol w:w="913"/>
        <w:gridCol w:w="8164"/>
      </w:tblGrid>
      <w:tr w:rsidR="001D3A28" w14:paraId="661DA4C1" w14:textId="77777777" w:rsidTr="004D05FB">
        <w:trPr>
          <w:trHeight w:val="1020"/>
        </w:trPr>
        <w:tc>
          <w:tcPr>
            <w:tcW w:w="9077" w:type="dxa"/>
            <w:gridSpan w:val="2"/>
            <w:shd w:val="clear" w:color="auto" w:fill="51145C" w:themeFill="accent6"/>
          </w:tcPr>
          <w:p w14:paraId="263B6367" w14:textId="77777777" w:rsidR="001D3A28" w:rsidRDefault="001D3A28" w:rsidP="001D3A28">
            <w:pPr>
              <w:pStyle w:val="ListParagraph"/>
              <w:ind w:left="0"/>
              <w:jc w:val="center"/>
              <w:rPr>
                <w:rFonts w:ascii="Arial" w:hAnsi="Arial" w:cs="Arial"/>
                <w:b/>
                <w:sz w:val="32"/>
                <w:szCs w:val="32"/>
                <w:lang w:val="en-US"/>
              </w:rPr>
            </w:pPr>
          </w:p>
          <w:p w14:paraId="3881B1DE" w14:textId="1FA208E1" w:rsidR="001D3A28" w:rsidRPr="00AC4676" w:rsidRDefault="001D3A28" w:rsidP="00AC4676">
            <w:pPr>
              <w:pStyle w:val="ListParagraph"/>
              <w:ind w:left="0"/>
              <w:jc w:val="center"/>
              <w:rPr>
                <w:rFonts w:ascii="Arial" w:hAnsi="Arial" w:cs="Arial"/>
                <w:b/>
                <w:sz w:val="32"/>
                <w:szCs w:val="32"/>
                <w:lang w:val="en-US"/>
              </w:rPr>
            </w:pPr>
            <w:r w:rsidRPr="00AC4676">
              <w:rPr>
                <w:rFonts w:ascii="Arial" w:hAnsi="Arial" w:cs="Arial"/>
                <w:b/>
                <w:sz w:val="32"/>
                <w:szCs w:val="32"/>
                <w:lang w:val="en-US"/>
              </w:rPr>
              <w:t>My poem</w:t>
            </w:r>
          </w:p>
          <w:p w14:paraId="61827DB6" w14:textId="62916305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</w:tr>
      <w:tr w:rsidR="001D3A28" w14:paraId="0D478B9D" w14:textId="77777777" w:rsidTr="004D05FB">
        <w:trPr>
          <w:trHeight w:val="540"/>
        </w:trPr>
        <w:tc>
          <w:tcPr>
            <w:tcW w:w="913" w:type="dxa"/>
          </w:tcPr>
          <w:p w14:paraId="1A4660B3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  <w:tc>
          <w:tcPr>
            <w:tcW w:w="8163" w:type="dxa"/>
          </w:tcPr>
          <w:p w14:paraId="737797F1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14:paraId="18F86BAD" w14:textId="154E2F41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</w:tr>
      <w:tr w:rsidR="001D3A28" w14:paraId="6657F179" w14:textId="77777777" w:rsidTr="004D05FB">
        <w:trPr>
          <w:trHeight w:val="555"/>
        </w:trPr>
        <w:tc>
          <w:tcPr>
            <w:tcW w:w="913" w:type="dxa"/>
          </w:tcPr>
          <w:p w14:paraId="0CC3CF9E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  <w:tc>
          <w:tcPr>
            <w:tcW w:w="8163" w:type="dxa"/>
          </w:tcPr>
          <w:p w14:paraId="623CDB08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14:paraId="4F00A21C" w14:textId="4E0CF5C1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</w:tr>
      <w:tr w:rsidR="001D3A28" w14:paraId="32AC00AF" w14:textId="77777777" w:rsidTr="004D05FB">
        <w:trPr>
          <w:trHeight w:val="555"/>
        </w:trPr>
        <w:tc>
          <w:tcPr>
            <w:tcW w:w="913" w:type="dxa"/>
          </w:tcPr>
          <w:p w14:paraId="56D79EF9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  <w:tc>
          <w:tcPr>
            <w:tcW w:w="8163" w:type="dxa"/>
          </w:tcPr>
          <w:p w14:paraId="7C31C125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14:paraId="28FAA581" w14:textId="53ABADA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</w:tr>
      <w:tr w:rsidR="001D3A28" w14:paraId="0840C62D" w14:textId="77777777" w:rsidTr="004D05FB">
        <w:trPr>
          <w:trHeight w:val="540"/>
        </w:trPr>
        <w:tc>
          <w:tcPr>
            <w:tcW w:w="913" w:type="dxa"/>
          </w:tcPr>
          <w:p w14:paraId="0BA3039B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  <w:tc>
          <w:tcPr>
            <w:tcW w:w="8163" w:type="dxa"/>
          </w:tcPr>
          <w:p w14:paraId="70E05ECA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14:paraId="07CE1679" w14:textId="1BCBB4B6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</w:tr>
      <w:tr w:rsidR="001D3A28" w14:paraId="5559A0E1" w14:textId="77777777" w:rsidTr="004D05FB">
        <w:trPr>
          <w:trHeight w:val="555"/>
        </w:trPr>
        <w:tc>
          <w:tcPr>
            <w:tcW w:w="913" w:type="dxa"/>
          </w:tcPr>
          <w:p w14:paraId="37FF51E3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  <w:tc>
          <w:tcPr>
            <w:tcW w:w="8163" w:type="dxa"/>
          </w:tcPr>
          <w:p w14:paraId="4BE5DF9E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14:paraId="58F54B61" w14:textId="6AA15FD2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</w:tr>
      <w:tr w:rsidR="001D3A28" w14:paraId="3E67DB11" w14:textId="77777777" w:rsidTr="004D05FB">
        <w:trPr>
          <w:trHeight w:val="555"/>
        </w:trPr>
        <w:tc>
          <w:tcPr>
            <w:tcW w:w="913" w:type="dxa"/>
          </w:tcPr>
          <w:p w14:paraId="3E1FF4F5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  <w:tc>
          <w:tcPr>
            <w:tcW w:w="8163" w:type="dxa"/>
          </w:tcPr>
          <w:p w14:paraId="12C3297B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14:paraId="6B051E4A" w14:textId="4CC0928E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</w:tr>
      <w:tr w:rsidR="001D3A28" w14:paraId="3DB79A38" w14:textId="77777777" w:rsidTr="004D05FB">
        <w:trPr>
          <w:trHeight w:val="540"/>
        </w:trPr>
        <w:tc>
          <w:tcPr>
            <w:tcW w:w="913" w:type="dxa"/>
          </w:tcPr>
          <w:p w14:paraId="02008ADE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  <w:tc>
          <w:tcPr>
            <w:tcW w:w="8163" w:type="dxa"/>
          </w:tcPr>
          <w:p w14:paraId="7C4D5D4C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14:paraId="69DC2656" w14:textId="641B09A1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</w:tr>
      <w:tr w:rsidR="001D3A28" w14:paraId="3B44404B" w14:textId="77777777" w:rsidTr="004D05FB">
        <w:trPr>
          <w:trHeight w:val="555"/>
        </w:trPr>
        <w:tc>
          <w:tcPr>
            <w:tcW w:w="913" w:type="dxa"/>
          </w:tcPr>
          <w:p w14:paraId="6662A067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  <w:tc>
          <w:tcPr>
            <w:tcW w:w="8163" w:type="dxa"/>
          </w:tcPr>
          <w:p w14:paraId="27EDBE3E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14:paraId="70B06CA1" w14:textId="3F011775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</w:tr>
      <w:tr w:rsidR="001D3A28" w14:paraId="31A0B354" w14:textId="77777777" w:rsidTr="004D05FB">
        <w:trPr>
          <w:trHeight w:val="555"/>
        </w:trPr>
        <w:tc>
          <w:tcPr>
            <w:tcW w:w="913" w:type="dxa"/>
          </w:tcPr>
          <w:p w14:paraId="36D59636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  <w:tc>
          <w:tcPr>
            <w:tcW w:w="8163" w:type="dxa"/>
          </w:tcPr>
          <w:p w14:paraId="5C3D25A7" w14:textId="77777777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14:paraId="3AF0595A" w14:textId="66A82916" w:rsidR="001D3A28" w:rsidRDefault="001D3A28" w:rsidP="0038476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</w:tr>
    </w:tbl>
    <w:p w14:paraId="740012CD" w14:textId="77777777" w:rsidR="001D3A28" w:rsidRPr="00B91446" w:rsidRDefault="001D3A28" w:rsidP="00384765">
      <w:pPr>
        <w:pStyle w:val="ListParagraph"/>
        <w:rPr>
          <w:rFonts w:ascii="Arial" w:hAnsi="Arial" w:cs="Arial"/>
          <w:lang w:val="en-US"/>
        </w:rPr>
      </w:pPr>
    </w:p>
    <w:p w14:paraId="2FF6CFE6" w14:textId="6663FC61" w:rsidR="004C0942" w:rsidRDefault="004C0942" w:rsidP="004C0942">
      <w:pPr>
        <w:pStyle w:val="ListParagraph"/>
        <w:rPr>
          <w:rFonts w:ascii="Arial" w:hAnsi="Arial" w:cs="Arial"/>
          <w:lang w:val="en-US"/>
        </w:rPr>
      </w:pPr>
    </w:p>
    <w:p w14:paraId="2A92647A" w14:textId="28762638" w:rsidR="004C0942" w:rsidRDefault="004C0942" w:rsidP="004C0942">
      <w:pPr>
        <w:pStyle w:val="ListParagraph"/>
        <w:widowControl w:val="0"/>
        <w:numPr>
          <w:ilvl w:val="0"/>
          <w:numId w:val="25"/>
        </w:numPr>
        <w:autoSpaceDE w:val="0"/>
        <w:autoSpaceDN w:val="0"/>
        <w:adjustRightInd w:val="0"/>
        <w:rPr>
          <w:rFonts w:ascii="Arial" w:hAnsi="Arial" w:cs="Arial"/>
          <w:lang w:val="en-US"/>
        </w:rPr>
      </w:pPr>
      <w:r w:rsidRPr="00B91446">
        <w:rPr>
          <w:rFonts w:ascii="Arial" w:hAnsi="Arial" w:cs="Arial"/>
          <w:lang w:val="en-US"/>
        </w:rPr>
        <w:t xml:space="preserve">Write 5 sentences </w:t>
      </w:r>
      <w:r w:rsidR="00A670F5">
        <w:rPr>
          <w:rFonts w:ascii="Arial" w:hAnsi="Arial" w:cs="Arial"/>
          <w:lang w:val="en-US"/>
        </w:rPr>
        <w:t>about something</w:t>
      </w:r>
      <w:r w:rsidRPr="00B91446">
        <w:rPr>
          <w:rFonts w:ascii="Arial" w:hAnsi="Arial" w:cs="Arial"/>
          <w:lang w:val="en-US"/>
        </w:rPr>
        <w:t xml:space="preserve"> you like e.g. food, sport, nature, your life, your family – you choose!</w:t>
      </w:r>
    </w:p>
    <w:p w14:paraId="50BA04AE" w14:textId="0B5271FD" w:rsidR="00AC4676" w:rsidRDefault="00AC4676" w:rsidP="00AC4676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04"/>
        <w:gridCol w:w="8312"/>
      </w:tblGrid>
      <w:tr w:rsidR="00AC4676" w14:paraId="77D32D49" w14:textId="77777777" w:rsidTr="004D05FB">
        <w:tc>
          <w:tcPr>
            <w:tcW w:w="704" w:type="dxa"/>
            <w:shd w:val="clear" w:color="auto" w:fill="51145C" w:themeFill="accent6"/>
            <w:vAlign w:val="center"/>
          </w:tcPr>
          <w:p w14:paraId="61B79B09" w14:textId="1A4F35E2" w:rsidR="00AC4676" w:rsidRPr="00AC4676" w:rsidRDefault="00AC4676" w:rsidP="004D05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48"/>
                <w:szCs w:val="48"/>
                <w:lang w:val="en-US"/>
              </w:rPr>
            </w:pPr>
            <w:r w:rsidRPr="00AC4676">
              <w:rPr>
                <w:rFonts w:ascii="Arial" w:hAnsi="Arial" w:cs="Arial"/>
                <w:sz w:val="48"/>
                <w:szCs w:val="48"/>
                <w:lang w:val="en-US"/>
              </w:rPr>
              <w:t>1</w:t>
            </w:r>
          </w:p>
        </w:tc>
        <w:tc>
          <w:tcPr>
            <w:tcW w:w="8312" w:type="dxa"/>
          </w:tcPr>
          <w:p w14:paraId="2DD505F5" w14:textId="77777777" w:rsidR="00AC4676" w:rsidRPr="00AC4676" w:rsidRDefault="00AC4676" w:rsidP="00AC467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48"/>
                <w:szCs w:val="48"/>
                <w:lang w:val="en-US"/>
              </w:rPr>
            </w:pPr>
          </w:p>
          <w:p w14:paraId="5BC38BB3" w14:textId="24C4D2BB" w:rsidR="00AC4676" w:rsidRPr="00AC4676" w:rsidRDefault="00AC4676" w:rsidP="00AC467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48"/>
                <w:szCs w:val="48"/>
                <w:lang w:val="en-US"/>
              </w:rPr>
            </w:pPr>
          </w:p>
        </w:tc>
      </w:tr>
      <w:tr w:rsidR="00AC4676" w14:paraId="76395ABB" w14:textId="77777777" w:rsidTr="004D05FB">
        <w:tc>
          <w:tcPr>
            <w:tcW w:w="704" w:type="dxa"/>
            <w:shd w:val="clear" w:color="auto" w:fill="51145C" w:themeFill="accent6"/>
            <w:vAlign w:val="center"/>
          </w:tcPr>
          <w:p w14:paraId="7B7D52DC" w14:textId="6BD2E5E8" w:rsidR="00AC4676" w:rsidRPr="00AC4676" w:rsidRDefault="00AC4676" w:rsidP="004D05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48"/>
                <w:szCs w:val="48"/>
                <w:lang w:val="en-US"/>
              </w:rPr>
            </w:pPr>
            <w:r w:rsidRPr="00AC4676">
              <w:rPr>
                <w:rFonts w:ascii="Arial" w:hAnsi="Arial" w:cs="Arial"/>
                <w:sz w:val="48"/>
                <w:szCs w:val="48"/>
                <w:lang w:val="en-US"/>
              </w:rPr>
              <w:t>2</w:t>
            </w:r>
          </w:p>
        </w:tc>
        <w:tc>
          <w:tcPr>
            <w:tcW w:w="8312" w:type="dxa"/>
          </w:tcPr>
          <w:p w14:paraId="5349CF99" w14:textId="77777777" w:rsidR="00AC4676" w:rsidRPr="00AC4676" w:rsidRDefault="00AC4676" w:rsidP="00AC467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48"/>
                <w:szCs w:val="48"/>
                <w:lang w:val="en-US"/>
              </w:rPr>
            </w:pPr>
          </w:p>
          <w:p w14:paraId="11E0C02E" w14:textId="6052606B" w:rsidR="00AC4676" w:rsidRPr="00AC4676" w:rsidRDefault="00AC4676" w:rsidP="00AC467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48"/>
                <w:szCs w:val="48"/>
                <w:lang w:val="en-US"/>
              </w:rPr>
            </w:pPr>
          </w:p>
        </w:tc>
      </w:tr>
      <w:tr w:rsidR="00AC4676" w14:paraId="51E41B6E" w14:textId="77777777" w:rsidTr="004D05FB">
        <w:tc>
          <w:tcPr>
            <w:tcW w:w="704" w:type="dxa"/>
            <w:shd w:val="clear" w:color="auto" w:fill="51145C" w:themeFill="accent6"/>
            <w:vAlign w:val="center"/>
          </w:tcPr>
          <w:p w14:paraId="115AB6B7" w14:textId="14CAE813" w:rsidR="00AC4676" w:rsidRPr="00AC4676" w:rsidRDefault="00AC4676" w:rsidP="004D05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48"/>
                <w:szCs w:val="48"/>
                <w:lang w:val="en-US"/>
              </w:rPr>
            </w:pPr>
            <w:r w:rsidRPr="00AC4676">
              <w:rPr>
                <w:rFonts w:ascii="Arial" w:hAnsi="Arial" w:cs="Arial"/>
                <w:sz w:val="48"/>
                <w:szCs w:val="48"/>
                <w:lang w:val="en-US"/>
              </w:rPr>
              <w:t>3</w:t>
            </w:r>
          </w:p>
        </w:tc>
        <w:tc>
          <w:tcPr>
            <w:tcW w:w="8312" w:type="dxa"/>
          </w:tcPr>
          <w:p w14:paraId="1A97F0F8" w14:textId="77777777" w:rsidR="00AC4676" w:rsidRPr="00AC4676" w:rsidRDefault="00AC4676" w:rsidP="00AC467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48"/>
                <w:szCs w:val="48"/>
                <w:lang w:val="en-US"/>
              </w:rPr>
            </w:pPr>
          </w:p>
          <w:p w14:paraId="60204AD8" w14:textId="51ADFB8B" w:rsidR="00AC4676" w:rsidRPr="00AC4676" w:rsidRDefault="00AC4676" w:rsidP="00AC467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48"/>
                <w:szCs w:val="48"/>
                <w:lang w:val="en-US"/>
              </w:rPr>
            </w:pPr>
          </w:p>
        </w:tc>
      </w:tr>
      <w:tr w:rsidR="00AC4676" w14:paraId="38C52A2F" w14:textId="77777777" w:rsidTr="004D05FB">
        <w:tc>
          <w:tcPr>
            <w:tcW w:w="704" w:type="dxa"/>
            <w:shd w:val="clear" w:color="auto" w:fill="51145C" w:themeFill="accent6"/>
            <w:vAlign w:val="center"/>
          </w:tcPr>
          <w:p w14:paraId="36FD386F" w14:textId="4735DEDE" w:rsidR="00AC4676" w:rsidRPr="00AC4676" w:rsidRDefault="00AC4676" w:rsidP="004D05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48"/>
                <w:szCs w:val="48"/>
                <w:lang w:val="en-US"/>
              </w:rPr>
            </w:pPr>
            <w:r w:rsidRPr="00AC4676">
              <w:rPr>
                <w:rFonts w:ascii="Arial" w:hAnsi="Arial" w:cs="Arial"/>
                <w:sz w:val="48"/>
                <w:szCs w:val="48"/>
                <w:lang w:val="en-US"/>
              </w:rPr>
              <w:t>4</w:t>
            </w:r>
          </w:p>
        </w:tc>
        <w:tc>
          <w:tcPr>
            <w:tcW w:w="8312" w:type="dxa"/>
          </w:tcPr>
          <w:p w14:paraId="02B432C1" w14:textId="77777777" w:rsidR="00AC4676" w:rsidRPr="00AC4676" w:rsidRDefault="00AC4676" w:rsidP="00AC467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48"/>
                <w:szCs w:val="48"/>
                <w:lang w:val="en-US"/>
              </w:rPr>
            </w:pPr>
          </w:p>
          <w:p w14:paraId="2B6ABC43" w14:textId="52041C08" w:rsidR="00AC4676" w:rsidRPr="00AC4676" w:rsidRDefault="00AC4676" w:rsidP="00AC467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48"/>
                <w:szCs w:val="48"/>
                <w:lang w:val="en-US"/>
              </w:rPr>
            </w:pPr>
          </w:p>
        </w:tc>
      </w:tr>
      <w:tr w:rsidR="00AC4676" w14:paraId="55BC0C5A" w14:textId="77777777" w:rsidTr="004D05FB">
        <w:tc>
          <w:tcPr>
            <w:tcW w:w="704" w:type="dxa"/>
            <w:shd w:val="clear" w:color="auto" w:fill="51145C" w:themeFill="accent6"/>
            <w:vAlign w:val="center"/>
          </w:tcPr>
          <w:p w14:paraId="7EF030BA" w14:textId="78B3CCCD" w:rsidR="00AC4676" w:rsidRPr="00AC4676" w:rsidRDefault="00AC4676" w:rsidP="004D05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48"/>
                <w:szCs w:val="48"/>
                <w:lang w:val="en-US"/>
              </w:rPr>
            </w:pPr>
            <w:r w:rsidRPr="00AC4676">
              <w:rPr>
                <w:rFonts w:ascii="Arial" w:hAnsi="Arial" w:cs="Arial"/>
                <w:sz w:val="48"/>
                <w:szCs w:val="48"/>
                <w:lang w:val="en-US"/>
              </w:rPr>
              <w:t>5</w:t>
            </w:r>
          </w:p>
        </w:tc>
        <w:tc>
          <w:tcPr>
            <w:tcW w:w="8312" w:type="dxa"/>
          </w:tcPr>
          <w:p w14:paraId="1EBA0697" w14:textId="77777777" w:rsidR="00AC4676" w:rsidRPr="00AC4676" w:rsidRDefault="00AC4676" w:rsidP="00AC467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48"/>
                <w:szCs w:val="48"/>
                <w:lang w:val="en-US"/>
              </w:rPr>
            </w:pPr>
          </w:p>
          <w:p w14:paraId="5F8A3FBD" w14:textId="560BD367" w:rsidR="00AC4676" w:rsidRPr="00AC4676" w:rsidRDefault="00AC4676" w:rsidP="00AC467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48"/>
                <w:szCs w:val="48"/>
                <w:lang w:val="en-US"/>
              </w:rPr>
            </w:pPr>
          </w:p>
        </w:tc>
      </w:tr>
    </w:tbl>
    <w:p w14:paraId="74EBA42A" w14:textId="77777777" w:rsidR="00AC4676" w:rsidRPr="00AC4676" w:rsidRDefault="00AC4676" w:rsidP="00AC4676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</w:p>
    <w:p w14:paraId="04B0A4F7" w14:textId="77777777" w:rsidR="004C0942" w:rsidRPr="004E12C6" w:rsidRDefault="004C0942" w:rsidP="004C0942">
      <w:pPr>
        <w:rPr>
          <w:rFonts w:ascii="Arial" w:hAnsi="Arial" w:cs="Arial"/>
          <w:b/>
          <w:color w:val="51145C" w:themeColor="accent6"/>
          <w:lang w:val="en-US"/>
        </w:rPr>
      </w:pPr>
      <w:r w:rsidRPr="004E12C6">
        <w:rPr>
          <w:rFonts w:ascii="Arial" w:hAnsi="Arial" w:cs="Arial"/>
          <w:b/>
          <w:color w:val="51145C" w:themeColor="accent6"/>
          <w:lang w:val="en-US"/>
        </w:rPr>
        <w:lastRenderedPageBreak/>
        <w:t>3.  Write what you see</w:t>
      </w:r>
    </w:p>
    <w:p w14:paraId="07B55C5F" w14:textId="77777777" w:rsidR="004C0942" w:rsidRDefault="004C0942" w:rsidP="004C0942">
      <w:pPr>
        <w:rPr>
          <w:rFonts w:ascii="Arial" w:hAnsi="Arial" w:cs="Arial"/>
          <w:b/>
          <w:lang w:val="en-US"/>
        </w:rPr>
      </w:pPr>
    </w:p>
    <w:p w14:paraId="53A54FCE" w14:textId="49C33F6A" w:rsidR="004C0942" w:rsidRPr="00B91446" w:rsidRDefault="004C0942" w:rsidP="004C0942">
      <w:pPr>
        <w:pStyle w:val="ListParagraph"/>
        <w:numPr>
          <w:ilvl w:val="0"/>
          <w:numId w:val="25"/>
        </w:numPr>
        <w:rPr>
          <w:rFonts w:ascii="Arial" w:hAnsi="Arial" w:cs="Arial"/>
          <w:lang w:val="en-US"/>
        </w:rPr>
      </w:pPr>
      <w:r w:rsidRPr="00B91446">
        <w:rPr>
          <w:rFonts w:ascii="Arial" w:hAnsi="Arial" w:cs="Arial"/>
          <w:lang w:val="en-US"/>
        </w:rPr>
        <w:t xml:space="preserve">Write about what you see around you. </w:t>
      </w:r>
      <w:r w:rsidR="00A670F5">
        <w:rPr>
          <w:rFonts w:ascii="Arial" w:hAnsi="Arial" w:cs="Arial"/>
          <w:lang w:val="en-US"/>
        </w:rPr>
        <w:t>Try to write one sentence a</w:t>
      </w:r>
      <w:r w:rsidRPr="00B91446">
        <w:rPr>
          <w:rFonts w:ascii="Arial" w:hAnsi="Arial" w:cs="Arial"/>
          <w:lang w:val="en-US"/>
        </w:rPr>
        <w:t xml:space="preserve"> day.</w:t>
      </w:r>
    </w:p>
    <w:p w14:paraId="07F3819D" w14:textId="160B65AC" w:rsidR="004C0942" w:rsidRDefault="004C0942" w:rsidP="004C0942">
      <w:pPr>
        <w:pStyle w:val="ListParagraph"/>
        <w:widowControl w:val="0"/>
        <w:numPr>
          <w:ilvl w:val="0"/>
          <w:numId w:val="25"/>
        </w:numPr>
        <w:autoSpaceDE w:val="0"/>
        <w:autoSpaceDN w:val="0"/>
        <w:adjustRightInd w:val="0"/>
        <w:rPr>
          <w:rFonts w:ascii="Arial" w:hAnsi="Arial" w:cs="Arial"/>
          <w:lang w:val="en-US"/>
        </w:rPr>
      </w:pPr>
      <w:r w:rsidRPr="00B91446">
        <w:rPr>
          <w:rFonts w:ascii="Arial" w:hAnsi="Arial" w:cs="Arial"/>
          <w:lang w:val="en-US"/>
        </w:rPr>
        <w:t>Find a picture</w:t>
      </w:r>
      <w:r w:rsidR="00A670F5">
        <w:rPr>
          <w:rFonts w:ascii="Arial" w:hAnsi="Arial" w:cs="Arial"/>
          <w:lang w:val="en-US"/>
        </w:rPr>
        <w:t>.  W</w:t>
      </w:r>
      <w:r w:rsidRPr="00B91446">
        <w:rPr>
          <w:rFonts w:ascii="Arial" w:hAnsi="Arial" w:cs="Arial"/>
          <w:lang w:val="en-US"/>
        </w:rPr>
        <w:t>rite two sentences about it. Make a book</w:t>
      </w:r>
      <w:r>
        <w:rPr>
          <w:rFonts w:ascii="Arial" w:hAnsi="Arial" w:cs="Arial"/>
          <w:lang w:val="en-US"/>
        </w:rPr>
        <w:t xml:space="preserve"> of your pictures and your writing. </w:t>
      </w:r>
    </w:p>
    <w:p w14:paraId="24C8E717" w14:textId="7D011AFE" w:rsidR="00271F91" w:rsidRPr="004E12C6" w:rsidRDefault="00271F91" w:rsidP="00271F91">
      <w:pPr>
        <w:pStyle w:val="Heading3"/>
        <w:rPr>
          <w:rFonts w:ascii="Arial" w:hAnsi="Arial"/>
          <w:color w:val="51145C" w:themeColor="accent6"/>
          <w:lang w:eastAsia="en-GB"/>
        </w:rPr>
      </w:pPr>
      <w:r w:rsidRPr="004E12C6">
        <w:rPr>
          <w:rFonts w:ascii="Arial" w:hAnsi="Arial"/>
          <w:color w:val="51145C" w:themeColor="accent6"/>
          <w:lang w:eastAsia="en-GB"/>
        </w:rPr>
        <w:t xml:space="preserve">4. Play a game </w:t>
      </w:r>
    </w:p>
    <w:p w14:paraId="2E7588F5" w14:textId="1C83D529" w:rsidR="004C0942" w:rsidRDefault="004C0942" w:rsidP="004C0942">
      <w:pPr>
        <w:rPr>
          <w:lang w:eastAsia="en-GB"/>
        </w:rPr>
      </w:pPr>
    </w:p>
    <w:p w14:paraId="0895516D" w14:textId="30068FEB" w:rsidR="00ED12E8" w:rsidRPr="00ED12E8" w:rsidRDefault="00ED12E8" w:rsidP="004C0942">
      <w:pPr>
        <w:pStyle w:val="ListParagraph"/>
        <w:widowControl w:val="0"/>
        <w:numPr>
          <w:ilvl w:val="0"/>
          <w:numId w:val="26"/>
        </w:numPr>
        <w:autoSpaceDE w:val="0"/>
        <w:autoSpaceDN w:val="0"/>
        <w:adjustRightInd w:val="0"/>
        <w:rPr>
          <w:rFonts w:ascii="Arial" w:hAnsi="Arial" w:cs="Arial"/>
          <w:lang w:val="en-US"/>
        </w:rPr>
      </w:pPr>
      <w:r w:rsidRPr="00ED12E8">
        <w:rPr>
          <w:rFonts w:ascii="Arial" w:hAnsi="Arial" w:cs="Arial"/>
          <w:lang w:val="en-US"/>
        </w:rPr>
        <w:t>Make up a crossword with words you know.</w:t>
      </w:r>
    </w:p>
    <w:p w14:paraId="7FF1A1DD" w14:textId="6CA60119" w:rsidR="004C0942" w:rsidRDefault="004C0942" w:rsidP="004C0942">
      <w:pPr>
        <w:pStyle w:val="ListParagraph"/>
        <w:widowControl w:val="0"/>
        <w:numPr>
          <w:ilvl w:val="0"/>
          <w:numId w:val="26"/>
        </w:numPr>
        <w:autoSpaceDE w:val="0"/>
        <w:autoSpaceDN w:val="0"/>
        <w:adjustRightInd w:val="0"/>
        <w:rPr>
          <w:rFonts w:ascii="Arial" w:hAnsi="Arial" w:cs="Arial"/>
          <w:lang w:val="en-US"/>
        </w:rPr>
      </w:pPr>
      <w:r w:rsidRPr="00841051">
        <w:rPr>
          <w:rFonts w:ascii="Arial" w:hAnsi="Arial" w:cs="Arial"/>
          <w:lang w:val="en-US"/>
        </w:rPr>
        <w:t>Make up a word search for somebody else to do.</w:t>
      </w:r>
    </w:p>
    <w:p w14:paraId="28179AC6" w14:textId="1024717A" w:rsidR="00ED12E8" w:rsidRDefault="00ED12E8" w:rsidP="00ED12E8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</w:p>
    <w:p w14:paraId="6D263E6F" w14:textId="294B400D" w:rsidR="00ED12E8" w:rsidRDefault="00ED12E8" w:rsidP="00ED12E8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51145C" w:themeColor="accent6"/>
          <w:lang w:val="en-US"/>
        </w:rPr>
      </w:pPr>
      <w:r>
        <w:rPr>
          <w:rFonts w:ascii="Arial" w:hAnsi="Arial" w:cs="Arial"/>
          <w:b/>
          <w:color w:val="51145C" w:themeColor="accent6"/>
          <w:lang w:val="en-US"/>
        </w:rPr>
        <w:t xml:space="preserve">Make a </w:t>
      </w:r>
      <w:r w:rsidR="00A669C3">
        <w:rPr>
          <w:rFonts w:ascii="Arial" w:hAnsi="Arial" w:cs="Arial"/>
          <w:b/>
          <w:color w:val="51145C" w:themeColor="accent6"/>
          <w:lang w:val="en-US"/>
        </w:rPr>
        <w:t>word</w:t>
      </w:r>
      <w:r w:rsidR="00E258FF">
        <w:rPr>
          <w:rFonts w:ascii="Arial" w:hAnsi="Arial" w:cs="Arial"/>
          <w:b/>
          <w:color w:val="51145C" w:themeColor="accent6"/>
          <w:lang w:val="en-US"/>
        </w:rPr>
        <w:t xml:space="preserve"> </w:t>
      </w:r>
      <w:r w:rsidR="00A669C3">
        <w:rPr>
          <w:rFonts w:ascii="Arial" w:hAnsi="Arial" w:cs="Arial"/>
          <w:b/>
          <w:color w:val="51145C" w:themeColor="accent6"/>
          <w:lang w:val="en-US"/>
        </w:rPr>
        <w:t>search</w:t>
      </w:r>
    </w:p>
    <w:p w14:paraId="5EB16721" w14:textId="656D3305" w:rsidR="00A669C3" w:rsidRPr="00EC0F27" w:rsidRDefault="00A669C3" w:rsidP="00ED12E8">
      <w:pPr>
        <w:widowControl w:val="0"/>
        <w:autoSpaceDE w:val="0"/>
        <w:autoSpaceDN w:val="0"/>
        <w:adjustRightInd w:val="0"/>
        <w:rPr>
          <w:rFonts w:ascii="Arial" w:hAnsi="Arial" w:cs="Arial"/>
          <w:i/>
          <w:color w:val="51145C" w:themeColor="accent6"/>
          <w:lang w:val="en-US"/>
        </w:rPr>
      </w:pPr>
      <w:r w:rsidRPr="00EC0F27">
        <w:rPr>
          <w:rFonts w:ascii="Arial" w:hAnsi="Arial" w:cs="Arial"/>
          <w:i/>
          <w:color w:val="51145C" w:themeColor="accent6"/>
          <w:lang w:val="en-US"/>
        </w:rPr>
        <w:t>Example</w:t>
      </w:r>
      <w:r w:rsidR="00E258FF" w:rsidRPr="00EC0F27">
        <w:rPr>
          <w:rFonts w:ascii="Arial" w:hAnsi="Arial" w:cs="Arial"/>
          <w:i/>
          <w:color w:val="51145C" w:themeColor="accent6"/>
          <w:lang w:val="en-US"/>
        </w:rPr>
        <w:t xml:space="preserve"> – In the garden</w:t>
      </w:r>
    </w:p>
    <w:p w14:paraId="16DCCB03" w14:textId="7F16DEEC" w:rsidR="006808E2" w:rsidRDefault="006808E2" w:rsidP="00ED12E8">
      <w:pPr>
        <w:widowControl w:val="0"/>
        <w:autoSpaceDE w:val="0"/>
        <w:autoSpaceDN w:val="0"/>
        <w:adjustRightInd w:val="0"/>
        <w:rPr>
          <w:rFonts w:ascii="Arial" w:hAnsi="Arial" w:cs="Arial"/>
          <w:b/>
          <w:i/>
          <w:color w:val="51145C" w:themeColor="accent6"/>
          <w:lang w:val="en-US"/>
        </w:rPr>
      </w:pPr>
    </w:p>
    <w:tbl>
      <w:tblPr>
        <w:tblStyle w:val="TableGrid"/>
        <w:tblW w:w="0" w:type="auto"/>
        <w:tblInd w:w="439" w:type="dxa"/>
        <w:tblLayout w:type="fixed"/>
        <w:tblLook w:val="04A0" w:firstRow="1" w:lastRow="0" w:firstColumn="1" w:lastColumn="0" w:noHBand="0" w:noVBand="1"/>
      </w:tblPr>
      <w:tblGrid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  <w:gridCol w:w="454"/>
      </w:tblGrid>
      <w:tr w:rsidR="001B7B64" w14:paraId="336BC7F5" w14:textId="77777777" w:rsidTr="00EC0F27">
        <w:trPr>
          <w:trHeight w:val="454"/>
        </w:trPr>
        <w:tc>
          <w:tcPr>
            <w:tcW w:w="454" w:type="dxa"/>
            <w:shd w:val="clear" w:color="auto" w:fill="00A7A7" w:themeFill="accent5"/>
            <w:vAlign w:val="center"/>
          </w:tcPr>
          <w:p w14:paraId="3DDE27A0" w14:textId="7735B623" w:rsidR="001B7B64" w:rsidRPr="00C94804" w:rsidRDefault="001B7B64" w:rsidP="00EC0F27">
            <w:pPr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f</w:t>
            </w:r>
          </w:p>
        </w:tc>
        <w:tc>
          <w:tcPr>
            <w:tcW w:w="454" w:type="dxa"/>
            <w:vAlign w:val="center"/>
          </w:tcPr>
          <w:p w14:paraId="0EA303C3" w14:textId="0231AAA7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a</w:t>
            </w:r>
          </w:p>
        </w:tc>
        <w:tc>
          <w:tcPr>
            <w:tcW w:w="454" w:type="dxa"/>
            <w:vAlign w:val="center"/>
          </w:tcPr>
          <w:p w14:paraId="1ED41321" w14:textId="16C76C73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j</w:t>
            </w:r>
          </w:p>
        </w:tc>
        <w:tc>
          <w:tcPr>
            <w:tcW w:w="454" w:type="dxa"/>
            <w:vAlign w:val="center"/>
          </w:tcPr>
          <w:p w14:paraId="48EE90CF" w14:textId="558CA973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u</w:t>
            </w:r>
          </w:p>
        </w:tc>
        <w:tc>
          <w:tcPr>
            <w:tcW w:w="454" w:type="dxa"/>
            <w:vAlign w:val="center"/>
          </w:tcPr>
          <w:p w14:paraId="03363B68" w14:textId="644176B1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a</w:t>
            </w:r>
          </w:p>
        </w:tc>
        <w:tc>
          <w:tcPr>
            <w:tcW w:w="454" w:type="dxa"/>
            <w:vAlign w:val="center"/>
          </w:tcPr>
          <w:p w14:paraId="5291AEF7" w14:textId="72394062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n</w:t>
            </w:r>
          </w:p>
        </w:tc>
        <w:tc>
          <w:tcPr>
            <w:tcW w:w="454" w:type="dxa"/>
            <w:vAlign w:val="center"/>
          </w:tcPr>
          <w:p w14:paraId="39F21DB0" w14:textId="076C01C5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t</w:t>
            </w:r>
          </w:p>
        </w:tc>
        <w:tc>
          <w:tcPr>
            <w:tcW w:w="454" w:type="dxa"/>
            <w:vAlign w:val="center"/>
          </w:tcPr>
          <w:p w14:paraId="1869BF42" w14:textId="54A2A1F5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c</w:t>
            </w:r>
          </w:p>
        </w:tc>
        <w:tc>
          <w:tcPr>
            <w:tcW w:w="454" w:type="dxa"/>
            <w:vAlign w:val="center"/>
          </w:tcPr>
          <w:p w14:paraId="2EC8EBEE" w14:textId="5DE736AF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p</w:t>
            </w:r>
          </w:p>
        </w:tc>
        <w:tc>
          <w:tcPr>
            <w:tcW w:w="454" w:type="dxa"/>
            <w:vAlign w:val="center"/>
          </w:tcPr>
          <w:p w14:paraId="53CD414E" w14:textId="3EBE2684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h</w:t>
            </w:r>
          </w:p>
        </w:tc>
        <w:tc>
          <w:tcPr>
            <w:tcW w:w="454" w:type="dxa"/>
            <w:vAlign w:val="center"/>
          </w:tcPr>
          <w:p w14:paraId="14640657" w14:textId="711B96BA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q</w:t>
            </w:r>
          </w:p>
        </w:tc>
        <w:tc>
          <w:tcPr>
            <w:tcW w:w="454" w:type="dxa"/>
            <w:vAlign w:val="center"/>
          </w:tcPr>
          <w:p w14:paraId="5053E999" w14:textId="403624EA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e</w:t>
            </w:r>
          </w:p>
        </w:tc>
        <w:tc>
          <w:tcPr>
            <w:tcW w:w="454" w:type="dxa"/>
            <w:vAlign w:val="center"/>
          </w:tcPr>
          <w:p w14:paraId="379A2691" w14:textId="13062FA3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l</w:t>
            </w:r>
          </w:p>
        </w:tc>
        <w:tc>
          <w:tcPr>
            <w:tcW w:w="454" w:type="dxa"/>
            <w:vAlign w:val="center"/>
          </w:tcPr>
          <w:p w14:paraId="36377A8C" w14:textId="104D742D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v</w:t>
            </w:r>
          </w:p>
        </w:tc>
        <w:tc>
          <w:tcPr>
            <w:tcW w:w="454" w:type="dxa"/>
            <w:vAlign w:val="center"/>
          </w:tcPr>
          <w:p w14:paraId="2BDB040B" w14:textId="78A49B50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o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0C36F543" w14:textId="3AA1CF0D" w:rsidR="001B7B64" w:rsidRPr="00C94804" w:rsidRDefault="000E3606" w:rsidP="000E360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p</w:t>
            </w:r>
          </w:p>
        </w:tc>
      </w:tr>
      <w:tr w:rsidR="001B7B64" w14:paraId="65FC6561" w14:textId="77777777" w:rsidTr="00EC0F27">
        <w:trPr>
          <w:trHeight w:val="454"/>
        </w:trPr>
        <w:tc>
          <w:tcPr>
            <w:tcW w:w="454" w:type="dxa"/>
            <w:shd w:val="clear" w:color="auto" w:fill="00A7A7" w:themeFill="accent5"/>
            <w:vAlign w:val="center"/>
          </w:tcPr>
          <w:p w14:paraId="31DBC5C0" w14:textId="1DA1D6E6" w:rsidR="001B7B64" w:rsidRPr="00C94804" w:rsidRDefault="001B7B64" w:rsidP="00EC0F27">
            <w:pPr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l</w:t>
            </w:r>
          </w:p>
        </w:tc>
        <w:tc>
          <w:tcPr>
            <w:tcW w:w="454" w:type="dxa"/>
            <w:vAlign w:val="center"/>
          </w:tcPr>
          <w:p w14:paraId="573E3708" w14:textId="648E894E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g</w:t>
            </w:r>
          </w:p>
        </w:tc>
        <w:tc>
          <w:tcPr>
            <w:tcW w:w="454" w:type="dxa"/>
            <w:vAlign w:val="center"/>
          </w:tcPr>
          <w:p w14:paraId="08D21769" w14:textId="21F5DF20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e</w:t>
            </w:r>
          </w:p>
        </w:tc>
        <w:tc>
          <w:tcPr>
            <w:tcW w:w="454" w:type="dxa"/>
            <w:vAlign w:val="center"/>
          </w:tcPr>
          <w:p w14:paraId="7ED8C107" w14:textId="5CB34000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r</w:t>
            </w:r>
          </w:p>
        </w:tc>
        <w:tc>
          <w:tcPr>
            <w:tcW w:w="454" w:type="dxa"/>
            <w:vAlign w:val="center"/>
          </w:tcPr>
          <w:p w14:paraId="5C7217FC" w14:textId="7EDDE70D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d</w:t>
            </w:r>
          </w:p>
        </w:tc>
        <w:tc>
          <w:tcPr>
            <w:tcW w:w="454" w:type="dxa"/>
            <w:vAlign w:val="center"/>
          </w:tcPr>
          <w:p w14:paraId="200F14DC" w14:textId="386E71D4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h</w:t>
            </w:r>
          </w:p>
        </w:tc>
        <w:tc>
          <w:tcPr>
            <w:tcW w:w="454" w:type="dxa"/>
            <w:vAlign w:val="center"/>
          </w:tcPr>
          <w:p w14:paraId="7DA00E7D" w14:textId="1BDA1E62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b</w:t>
            </w:r>
          </w:p>
        </w:tc>
        <w:tc>
          <w:tcPr>
            <w:tcW w:w="454" w:type="dxa"/>
            <w:vAlign w:val="center"/>
          </w:tcPr>
          <w:p w14:paraId="0058D80F" w14:textId="19CC5BD0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c</w:t>
            </w:r>
          </w:p>
        </w:tc>
        <w:tc>
          <w:tcPr>
            <w:tcW w:w="454" w:type="dxa"/>
            <w:vAlign w:val="center"/>
          </w:tcPr>
          <w:p w14:paraId="13D8066F" w14:textId="54093B33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f</w:t>
            </w:r>
          </w:p>
        </w:tc>
        <w:tc>
          <w:tcPr>
            <w:tcW w:w="454" w:type="dxa"/>
            <w:vAlign w:val="center"/>
          </w:tcPr>
          <w:p w14:paraId="6F30D1E4" w14:textId="157F1B66" w:rsidR="001B7B64" w:rsidRPr="00C94804" w:rsidRDefault="00EC0F27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c</w:t>
            </w:r>
          </w:p>
        </w:tc>
        <w:tc>
          <w:tcPr>
            <w:tcW w:w="454" w:type="dxa"/>
            <w:vAlign w:val="center"/>
          </w:tcPr>
          <w:p w14:paraId="19F2BBDD" w14:textId="4A7242F3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u</w:t>
            </w:r>
          </w:p>
        </w:tc>
        <w:tc>
          <w:tcPr>
            <w:tcW w:w="454" w:type="dxa"/>
            <w:vAlign w:val="center"/>
          </w:tcPr>
          <w:p w14:paraId="237EB20B" w14:textId="484ACF6D" w:rsidR="001B7B64" w:rsidRPr="00C94804" w:rsidRDefault="00EC0F27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d</w:t>
            </w:r>
          </w:p>
        </w:tc>
        <w:tc>
          <w:tcPr>
            <w:tcW w:w="454" w:type="dxa"/>
            <w:vAlign w:val="center"/>
          </w:tcPr>
          <w:p w14:paraId="698D2A50" w14:textId="182904AA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n</w:t>
            </w:r>
          </w:p>
        </w:tc>
        <w:tc>
          <w:tcPr>
            <w:tcW w:w="454" w:type="dxa"/>
            <w:vAlign w:val="center"/>
          </w:tcPr>
          <w:p w14:paraId="068AC9B9" w14:textId="79046B5A" w:rsidR="001B7B64" w:rsidRPr="00C94804" w:rsidRDefault="00EC0F27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j</w:t>
            </w:r>
          </w:p>
        </w:tc>
        <w:tc>
          <w:tcPr>
            <w:tcW w:w="454" w:type="dxa"/>
            <w:vAlign w:val="center"/>
          </w:tcPr>
          <w:p w14:paraId="6B657AA8" w14:textId="6F5E3C9B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n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2F1F7C9D" w14:textId="12A8DD7A" w:rsidR="001B7B64" w:rsidRPr="00C94804" w:rsidRDefault="000E360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o</w:t>
            </w:r>
          </w:p>
        </w:tc>
      </w:tr>
      <w:tr w:rsidR="001B7B64" w14:paraId="61461091" w14:textId="77777777" w:rsidTr="00EC0F27">
        <w:trPr>
          <w:trHeight w:val="454"/>
        </w:trPr>
        <w:tc>
          <w:tcPr>
            <w:tcW w:w="454" w:type="dxa"/>
            <w:shd w:val="clear" w:color="auto" w:fill="00A7A7" w:themeFill="accent5"/>
            <w:vAlign w:val="center"/>
          </w:tcPr>
          <w:p w14:paraId="35E33A90" w14:textId="201A6AE8" w:rsidR="001B7B64" w:rsidRPr="00C94804" w:rsidRDefault="001B7B64" w:rsidP="00EC0F27">
            <w:pPr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o</w:t>
            </w:r>
          </w:p>
        </w:tc>
        <w:tc>
          <w:tcPr>
            <w:tcW w:w="454" w:type="dxa"/>
            <w:vAlign w:val="center"/>
          </w:tcPr>
          <w:p w14:paraId="694A694C" w14:textId="7EADA6D4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x</w:t>
            </w:r>
          </w:p>
        </w:tc>
        <w:tc>
          <w:tcPr>
            <w:tcW w:w="454" w:type="dxa"/>
            <w:vAlign w:val="center"/>
          </w:tcPr>
          <w:p w14:paraId="66B67148" w14:textId="69922A2C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k</w:t>
            </w:r>
          </w:p>
        </w:tc>
        <w:tc>
          <w:tcPr>
            <w:tcW w:w="454" w:type="dxa"/>
            <w:vAlign w:val="center"/>
          </w:tcPr>
          <w:p w14:paraId="0024CDD9" w14:textId="3E734A34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b</w:t>
            </w:r>
          </w:p>
        </w:tc>
        <w:tc>
          <w:tcPr>
            <w:tcW w:w="454" w:type="dxa"/>
            <w:vAlign w:val="center"/>
          </w:tcPr>
          <w:p w14:paraId="1EF9A685" w14:textId="41BC5C99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m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6A7607FE" w14:textId="28E1B5FE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b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4D1D9508" w14:textId="760F9F6C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u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02EB341E" w14:textId="5063DD62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t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5CEEC4F3" w14:textId="2230C8DA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t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4136C809" w14:textId="65C64F97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e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63F6C24A" w14:textId="03E851AA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r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4BFB0ABE" w14:textId="02919943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f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1246D6C8" w14:textId="0108E656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l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09DC1102" w14:textId="3B8B1821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y</w:t>
            </w:r>
          </w:p>
        </w:tc>
        <w:tc>
          <w:tcPr>
            <w:tcW w:w="454" w:type="dxa"/>
            <w:vAlign w:val="center"/>
          </w:tcPr>
          <w:p w14:paraId="143B1F12" w14:textId="130B1215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m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3B23A38C" w14:textId="45E57B54" w:rsidR="001B7B64" w:rsidRPr="00C94804" w:rsidRDefault="000E360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n</w:t>
            </w:r>
          </w:p>
        </w:tc>
      </w:tr>
      <w:tr w:rsidR="001B7B64" w14:paraId="489C70CE" w14:textId="77777777" w:rsidTr="00EC0F27">
        <w:trPr>
          <w:trHeight w:val="454"/>
        </w:trPr>
        <w:tc>
          <w:tcPr>
            <w:tcW w:w="454" w:type="dxa"/>
            <w:shd w:val="clear" w:color="auto" w:fill="00A7A7" w:themeFill="accent5"/>
            <w:vAlign w:val="center"/>
          </w:tcPr>
          <w:p w14:paraId="5975AECD" w14:textId="308403E0" w:rsidR="001B7B64" w:rsidRPr="00C94804" w:rsidRDefault="001B7B64" w:rsidP="00EC0F27">
            <w:pPr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w</w:t>
            </w:r>
          </w:p>
        </w:tc>
        <w:tc>
          <w:tcPr>
            <w:tcW w:w="454" w:type="dxa"/>
            <w:vAlign w:val="center"/>
          </w:tcPr>
          <w:p w14:paraId="12BFC65E" w14:textId="70B156D8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o</w:t>
            </w:r>
          </w:p>
        </w:tc>
        <w:tc>
          <w:tcPr>
            <w:tcW w:w="454" w:type="dxa"/>
            <w:vAlign w:val="center"/>
          </w:tcPr>
          <w:p w14:paraId="6229BA18" w14:textId="5A6563AC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w</w:t>
            </w:r>
          </w:p>
        </w:tc>
        <w:tc>
          <w:tcPr>
            <w:tcW w:w="454" w:type="dxa"/>
            <w:vAlign w:val="center"/>
          </w:tcPr>
          <w:p w14:paraId="75D52287" w14:textId="125EAF7E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d</w:t>
            </w:r>
          </w:p>
        </w:tc>
        <w:tc>
          <w:tcPr>
            <w:tcW w:w="454" w:type="dxa"/>
            <w:vAlign w:val="center"/>
          </w:tcPr>
          <w:p w14:paraId="0C9A7FE5" w14:textId="0130F17E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g</w:t>
            </w:r>
          </w:p>
        </w:tc>
        <w:tc>
          <w:tcPr>
            <w:tcW w:w="454" w:type="dxa"/>
            <w:vAlign w:val="center"/>
          </w:tcPr>
          <w:p w14:paraId="1E292892" w14:textId="69C7002D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c</w:t>
            </w:r>
          </w:p>
        </w:tc>
        <w:tc>
          <w:tcPr>
            <w:tcW w:w="454" w:type="dxa"/>
            <w:vAlign w:val="center"/>
          </w:tcPr>
          <w:p w14:paraId="2C061B3E" w14:textId="43B89933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a</w:t>
            </w:r>
          </w:p>
        </w:tc>
        <w:tc>
          <w:tcPr>
            <w:tcW w:w="454" w:type="dxa"/>
            <w:vAlign w:val="center"/>
          </w:tcPr>
          <w:p w14:paraId="014FE7D4" w14:textId="4A9C4F11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j</w:t>
            </w:r>
          </w:p>
        </w:tc>
        <w:tc>
          <w:tcPr>
            <w:tcW w:w="454" w:type="dxa"/>
            <w:vAlign w:val="center"/>
          </w:tcPr>
          <w:p w14:paraId="498242CF" w14:textId="0D8E36D3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b</w:t>
            </w:r>
          </w:p>
        </w:tc>
        <w:tc>
          <w:tcPr>
            <w:tcW w:w="454" w:type="dxa"/>
            <w:vAlign w:val="center"/>
          </w:tcPr>
          <w:p w14:paraId="664BCBCD" w14:textId="1D7C25BD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l</w:t>
            </w:r>
          </w:p>
        </w:tc>
        <w:tc>
          <w:tcPr>
            <w:tcW w:w="454" w:type="dxa"/>
            <w:vAlign w:val="center"/>
          </w:tcPr>
          <w:p w14:paraId="6BC8C677" w14:textId="4A312399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g</w:t>
            </w:r>
          </w:p>
        </w:tc>
        <w:tc>
          <w:tcPr>
            <w:tcW w:w="454" w:type="dxa"/>
            <w:vAlign w:val="center"/>
          </w:tcPr>
          <w:p w14:paraId="0F669922" w14:textId="7DC3924A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d</w:t>
            </w:r>
          </w:p>
        </w:tc>
        <w:tc>
          <w:tcPr>
            <w:tcW w:w="454" w:type="dxa"/>
            <w:vAlign w:val="center"/>
          </w:tcPr>
          <w:p w14:paraId="1ED8EA79" w14:textId="2B7307AF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a</w:t>
            </w:r>
          </w:p>
        </w:tc>
        <w:tc>
          <w:tcPr>
            <w:tcW w:w="454" w:type="dxa"/>
            <w:vAlign w:val="center"/>
          </w:tcPr>
          <w:p w14:paraId="41FBB760" w14:textId="45CE11D0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a</w:t>
            </w:r>
          </w:p>
        </w:tc>
        <w:tc>
          <w:tcPr>
            <w:tcW w:w="454" w:type="dxa"/>
            <w:vAlign w:val="center"/>
          </w:tcPr>
          <w:p w14:paraId="717D5C5F" w14:textId="65ECFC9E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b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714D96BB" w14:textId="4E059FEF" w:rsidR="001B7B64" w:rsidRPr="00C94804" w:rsidRDefault="000E360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d</w:t>
            </w:r>
          </w:p>
        </w:tc>
      </w:tr>
      <w:tr w:rsidR="001B7B64" w14:paraId="547C6506" w14:textId="77777777" w:rsidTr="00EC0F27">
        <w:trPr>
          <w:trHeight w:val="454"/>
        </w:trPr>
        <w:tc>
          <w:tcPr>
            <w:tcW w:w="454" w:type="dxa"/>
            <w:shd w:val="clear" w:color="auto" w:fill="00A7A7" w:themeFill="accent5"/>
            <w:vAlign w:val="center"/>
          </w:tcPr>
          <w:p w14:paraId="48E2D9D2" w14:textId="539567B0" w:rsidR="001B7B64" w:rsidRPr="00C94804" w:rsidRDefault="001B7B64" w:rsidP="00EC0F27">
            <w:pPr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e</w:t>
            </w:r>
          </w:p>
        </w:tc>
        <w:tc>
          <w:tcPr>
            <w:tcW w:w="454" w:type="dxa"/>
            <w:vAlign w:val="center"/>
          </w:tcPr>
          <w:p w14:paraId="41CB22A2" w14:textId="2257C89C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h</w:t>
            </w:r>
          </w:p>
        </w:tc>
        <w:tc>
          <w:tcPr>
            <w:tcW w:w="454" w:type="dxa"/>
            <w:vAlign w:val="center"/>
          </w:tcPr>
          <w:p w14:paraId="28FC766C" w14:textId="0C131F40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b</w:t>
            </w:r>
          </w:p>
        </w:tc>
        <w:tc>
          <w:tcPr>
            <w:tcW w:w="454" w:type="dxa"/>
            <w:vAlign w:val="center"/>
          </w:tcPr>
          <w:p w14:paraId="7857D157" w14:textId="466C6909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b</w:t>
            </w:r>
          </w:p>
        </w:tc>
        <w:tc>
          <w:tcPr>
            <w:tcW w:w="454" w:type="dxa"/>
            <w:vAlign w:val="center"/>
          </w:tcPr>
          <w:p w14:paraId="5C06FB14" w14:textId="7B983D4F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j</w:t>
            </w:r>
          </w:p>
        </w:tc>
        <w:tc>
          <w:tcPr>
            <w:tcW w:w="454" w:type="dxa"/>
            <w:vAlign w:val="center"/>
          </w:tcPr>
          <w:p w14:paraId="12DB0D81" w14:textId="0D47EF96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o</w:t>
            </w:r>
          </w:p>
        </w:tc>
        <w:tc>
          <w:tcPr>
            <w:tcW w:w="454" w:type="dxa"/>
            <w:vAlign w:val="center"/>
          </w:tcPr>
          <w:p w14:paraId="78A1BC2A" w14:textId="5C6AE654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a</w:t>
            </w:r>
          </w:p>
        </w:tc>
        <w:tc>
          <w:tcPr>
            <w:tcW w:w="454" w:type="dxa"/>
            <w:vAlign w:val="center"/>
          </w:tcPr>
          <w:p w14:paraId="6FBCA133" w14:textId="7833013E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f</w:t>
            </w:r>
          </w:p>
        </w:tc>
        <w:tc>
          <w:tcPr>
            <w:tcW w:w="454" w:type="dxa"/>
            <w:vAlign w:val="center"/>
          </w:tcPr>
          <w:p w14:paraId="1AEA7F65" w14:textId="57202659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s</w:t>
            </w:r>
          </w:p>
        </w:tc>
        <w:tc>
          <w:tcPr>
            <w:tcW w:w="454" w:type="dxa"/>
            <w:vAlign w:val="center"/>
          </w:tcPr>
          <w:p w14:paraId="3121CBE3" w14:textId="4FA43661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v</w:t>
            </w:r>
          </w:p>
        </w:tc>
        <w:tc>
          <w:tcPr>
            <w:tcW w:w="454" w:type="dxa"/>
            <w:vAlign w:val="center"/>
          </w:tcPr>
          <w:p w14:paraId="1E3BE596" w14:textId="1FD85E09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i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13F1E38D" w14:textId="5E370B14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b</w:t>
            </w:r>
          </w:p>
        </w:tc>
        <w:tc>
          <w:tcPr>
            <w:tcW w:w="454" w:type="dxa"/>
            <w:vAlign w:val="center"/>
          </w:tcPr>
          <w:p w14:paraId="0005A0B4" w14:textId="57C3985D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g</w:t>
            </w:r>
          </w:p>
        </w:tc>
        <w:tc>
          <w:tcPr>
            <w:tcW w:w="454" w:type="dxa"/>
            <w:vAlign w:val="center"/>
          </w:tcPr>
          <w:p w14:paraId="29C75AC7" w14:textId="1C7F34FA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r</w:t>
            </w:r>
          </w:p>
        </w:tc>
        <w:tc>
          <w:tcPr>
            <w:tcW w:w="454" w:type="dxa"/>
            <w:vAlign w:val="center"/>
          </w:tcPr>
          <w:p w14:paraId="32810ACE" w14:textId="05B916E8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h</w:t>
            </w:r>
          </w:p>
        </w:tc>
        <w:tc>
          <w:tcPr>
            <w:tcW w:w="454" w:type="dxa"/>
            <w:vAlign w:val="center"/>
          </w:tcPr>
          <w:p w14:paraId="1B883C42" w14:textId="389BA322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f</w:t>
            </w:r>
          </w:p>
        </w:tc>
      </w:tr>
      <w:tr w:rsidR="001B7B64" w14:paraId="34B62985" w14:textId="77777777" w:rsidTr="00EC0F27">
        <w:trPr>
          <w:trHeight w:val="454"/>
        </w:trPr>
        <w:tc>
          <w:tcPr>
            <w:tcW w:w="454" w:type="dxa"/>
            <w:shd w:val="clear" w:color="auto" w:fill="00A7A7" w:themeFill="accent5"/>
            <w:vAlign w:val="center"/>
          </w:tcPr>
          <w:p w14:paraId="433C8819" w14:textId="25B7B770" w:rsidR="001B7B64" w:rsidRPr="00C94804" w:rsidRDefault="001B7B64" w:rsidP="00EC0F27">
            <w:pPr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r</w:t>
            </w:r>
          </w:p>
        </w:tc>
        <w:tc>
          <w:tcPr>
            <w:tcW w:w="454" w:type="dxa"/>
            <w:vAlign w:val="center"/>
          </w:tcPr>
          <w:p w14:paraId="043DF6A9" w14:textId="2768C283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l</w:t>
            </w:r>
          </w:p>
        </w:tc>
        <w:tc>
          <w:tcPr>
            <w:tcW w:w="454" w:type="dxa"/>
            <w:vAlign w:val="center"/>
          </w:tcPr>
          <w:p w14:paraId="582C611F" w14:textId="707D9CC6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f</w:t>
            </w:r>
          </w:p>
        </w:tc>
        <w:tc>
          <w:tcPr>
            <w:tcW w:w="454" w:type="dxa"/>
            <w:vAlign w:val="center"/>
          </w:tcPr>
          <w:p w14:paraId="3996D727" w14:textId="1BBF08EA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p</w:t>
            </w:r>
          </w:p>
        </w:tc>
        <w:tc>
          <w:tcPr>
            <w:tcW w:w="454" w:type="dxa"/>
            <w:vAlign w:val="center"/>
          </w:tcPr>
          <w:p w14:paraId="6AC8B46E" w14:textId="29B330D7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v</w:t>
            </w:r>
          </w:p>
        </w:tc>
        <w:tc>
          <w:tcPr>
            <w:tcW w:w="454" w:type="dxa"/>
            <w:vAlign w:val="center"/>
          </w:tcPr>
          <w:p w14:paraId="30BEC1D2" w14:textId="0F669F05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j</w:t>
            </w:r>
          </w:p>
        </w:tc>
        <w:tc>
          <w:tcPr>
            <w:tcW w:w="454" w:type="dxa"/>
            <w:vAlign w:val="center"/>
          </w:tcPr>
          <w:p w14:paraId="211E5175" w14:textId="4FEAF59B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d</w:t>
            </w:r>
          </w:p>
        </w:tc>
        <w:tc>
          <w:tcPr>
            <w:tcW w:w="454" w:type="dxa"/>
            <w:vAlign w:val="center"/>
          </w:tcPr>
          <w:p w14:paraId="2327C9E0" w14:textId="188F04EB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l</w:t>
            </w:r>
          </w:p>
        </w:tc>
        <w:tc>
          <w:tcPr>
            <w:tcW w:w="454" w:type="dxa"/>
            <w:vAlign w:val="center"/>
          </w:tcPr>
          <w:p w14:paraId="1D978176" w14:textId="1DF44314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g</w:t>
            </w:r>
          </w:p>
        </w:tc>
        <w:tc>
          <w:tcPr>
            <w:tcW w:w="454" w:type="dxa"/>
            <w:vAlign w:val="center"/>
          </w:tcPr>
          <w:p w14:paraId="671F3D2F" w14:textId="23DA0376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c</w:t>
            </w:r>
          </w:p>
        </w:tc>
        <w:tc>
          <w:tcPr>
            <w:tcW w:w="454" w:type="dxa"/>
            <w:vAlign w:val="center"/>
          </w:tcPr>
          <w:p w14:paraId="03F51146" w14:textId="76FA9977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b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16F5DD7F" w14:textId="00B0D9D5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i</w:t>
            </w:r>
          </w:p>
        </w:tc>
        <w:tc>
          <w:tcPr>
            <w:tcW w:w="454" w:type="dxa"/>
            <w:vAlign w:val="center"/>
          </w:tcPr>
          <w:p w14:paraId="64F8685B" w14:textId="48574D40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i</w:t>
            </w:r>
          </w:p>
        </w:tc>
        <w:tc>
          <w:tcPr>
            <w:tcW w:w="454" w:type="dxa"/>
            <w:vAlign w:val="center"/>
          </w:tcPr>
          <w:p w14:paraId="6F9F1532" w14:textId="0011B66C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i</w:t>
            </w:r>
          </w:p>
        </w:tc>
        <w:tc>
          <w:tcPr>
            <w:tcW w:w="454" w:type="dxa"/>
            <w:vAlign w:val="center"/>
          </w:tcPr>
          <w:p w14:paraId="48785E15" w14:textId="37E6AA03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e</w:t>
            </w:r>
          </w:p>
        </w:tc>
        <w:tc>
          <w:tcPr>
            <w:tcW w:w="454" w:type="dxa"/>
            <w:vAlign w:val="center"/>
          </w:tcPr>
          <w:p w14:paraId="4CBE1EF3" w14:textId="23BF086D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c</w:t>
            </w:r>
          </w:p>
        </w:tc>
      </w:tr>
      <w:tr w:rsidR="001B7B64" w14:paraId="1CDD90AB" w14:textId="77777777" w:rsidTr="00EC0F27">
        <w:trPr>
          <w:trHeight w:val="454"/>
        </w:trPr>
        <w:tc>
          <w:tcPr>
            <w:tcW w:w="454" w:type="dxa"/>
            <w:vAlign w:val="center"/>
          </w:tcPr>
          <w:p w14:paraId="4B63939B" w14:textId="28B08412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i</w:t>
            </w:r>
          </w:p>
        </w:tc>
        <w:tc>
          <w:tcPr>
            <w:tcW w:w="454" w:type="dxa"/>
            <w:vAlign w:val="center"/>
          </w:tcPr>
          <w:p w14:paraId="4622754E" w14:textId="090BFE8B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o</w:t>
            </w:r>
          </w:p>
        </w:tc>
        <w:tc>
          <w:tcPr>
            <w:tcW w:w="454" w:type="dxa"/>
            <w:vAlign w:val="center"/>
          </w:tcPr>
          <w:p w14:paraId="32FAFC91" w14:textId="48066A18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c</w:t>
            </w:r>
          </w:p>
        </w:tc>
        <w:tc>
          <w:tcPr>
            <w:tcW w:w="454" w:type="dxa"/>
            <w:vAlign w:val="center"/>
          </w:tcPr>
          <w:p w14:paraId="61B8083C" w14:textId="1CB7C0CC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i</w:t>
            </w:r>
          </w:p>
        </w:tc>
        <w:tc>
          <w:tcPr>
            <w:tcW w:w="454" w:type="dxa"/>
            <w:vAlign w:val="center"/>
          </w:tcPr>
          <w:p w14:paraId="6C20E386" w14:textId="5E5D7E06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p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44C583F1" w14:textId="59641652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t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68637C8E" w14:textId="6FB920E0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r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4BAE42C7" w14:textId="2C2F3074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e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4F6A876A" w14:textId="6D7F7003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e</w:t>
            </w:r>
          </w:p>
        </w:tc>
        <w:tc>
          <w:tcPr>
            <w:tcW w:w="454" w:type="dxa"/>
            <w:vAlign w:val="center"/>
          </w:tcPr>
          <w:p w14:paraId="73AE6F30" w14:textId="583B7660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j</w:t>
            </w:r>
          </w:p>
        </w:tc>
        <w:tc>
          <w:tcPr>
            <w:tcW w:w="454" w:type="dxa"/>
            <w:vAlign w:val="center"/>
          </w:tcPr>
          <w:p w14:paraId="1A04325B" w14:textId="066E9C32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w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18A997D5" w14:textId="1BA17282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r</w:t>
            </w:r>
          </w:p>
        </w:tc>
        <w:tc>
          <w:tcPr>
            <w:tcW w:w="454" w:type="dxa"/>
            <w:vAlign w:val="center"/>
          </w:tcPr>
          <w:p w14:paraId="2697B6C3" w14:textId="67155646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a</w:t>
            </w:r>
          </w:p>
        </w:tc>
        <w:tc>
          <w:tcPr>
            <w:tcW w:w="454" w:type="dxa"/>
            <w:vAlign w:val="center"/>
          </w:tcPr>
          <w:p w14:paraId="398D1A3B" w14:textId="1967D189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o</w:t>
            </w:r>
          </w:p>
        </w:tc>
        <w:tc>
          <w:tcPr>
            <w:tcW w:w="454" w:type="dxa"/>
            <w:vAlign w:val="center"/>
          </w:tcPr>
          <w:p w14:paraId="7744BB69" w14:textId="3679F6AC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m</w:t>
            </w:r>
          </w:p>
        </w:tc>
        <w:tc>
          <w:tcPr>
            <w:tcW w:w="454" w:type="dxa"/>
            <w:vAlign w:val="center"/>
          </w:tcPr>
          <w:p w14:paraId="22D6934C" w14:textId="29DC54F9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j</w:t>
            </w:r>
          </w:p>
        </w:tc>
      </w:tr>
      <w:tr w:rsidR="001B7B64" w14:paraId="4245FB03" w14:textId="77777777" w:rsidTr="00EC0F27">
        <w:trPr>
          <w:trHeight w:val="454"/>
        </w:trPr>
        <w:tc>
          <w:tcPr>
            <w:tcW w:w="454" w:type="dxa"/>
            <w:vAlign w:val="center"/>
          </w:tcPr>
          <w:p w14:paraId="7B03C397" w14:textId="2084C902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p</w:t>
            </w:r>
          </w:p>
        </w:tc>
        <w:tc>
          <w:tcPr>
            <w:tcW w:w="454" w:type="dxa"/>
            <w:vAlign w:val="center"/>
          </w:tcPr>
          <w:p w14:paraId="5A735F08" w14:textId="67F287ED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c</w:t>
            </w:r>
          </w:p>
        </w:tc>
        <w:tc>
          <w:tcPr>
            <w:tcW w:w="454" w:type="dxa"/>
            <w:vAlign w:val="center"/>
          </w:tcPr>
          <w:p w14:paraId="17119465" w14:textId="6EEF46D9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k</w:t>
            </w:r>
          </w:p>
        </w:tc>
        <w:tc>
          <w:tcPr>
            <w:tcW w:w="454" w:type="dxa"/>
            <w:vAlign w:val="center"/>
          </w:tcPr>
          <w:p w14:paraId="18769C0B" w14:textId="3EDE37D5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p</w:t>
            </w:r>
          </w:p>
        </w:tc>
        <w:tc>
          <w:tcPr>
            <w:tcW w:w="454" w:type="dxa"/>
            <w:vAlign w:val="center"/>
          </w:tcPr>
          <w:p w14:paraId="194D1210" w14:textId="646880FB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m</w:t>
            </w:r>
          </w:p>
        </w:tc>
        <w:tc>
          <w:tcPr>
            <w:tcW w:w="454" w:type="dxa"/>
            <w:vAlign w:val="center"/>
          </w:tcPr>
          <w:p w14:paraId="3CBAAEE7" w14:textId="72B2F438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d</w:t>
            </w:r>
          </w:p>
        </w:tc>
        <w:tc>
          <w:tcPr>
            <w:tcW w:w="454" w:type="dxa"/>
            <w:vAlign w:val="center"/>
          </w:tcPr>
          <w:p w14:paraId="60D4AB82" w14:textId="1A986AAF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z</w:t>
            </w:r>
          </w:p>
        </w:tc>
        <w:tc>
          <w:tcPr>
            <w:tcW w:w="454" w:type="dxa"/>
            <w:vAlign w:val="center"/>
          </w:tcPr>
          <w:p w14:paraId="59C48107" w14:textId="1C070BD4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l</w:t>
            </w:r>
          </w:p>
        </w:tc>
        <w:tc>
          <w:tcPr>
            <w:tcW w:w="454" w:type="dxa"/>
            <w:vAlign w:val="center"/>
          </w:tcPr>
          <w:p w14:paraId="70180624" w14:textId="06DE62B8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c</w:t>
            </w:r>
          </w:p>
        </w:tc>
        <w:tc>
          <w:tcPr>
            <w:tcW w:w="454" w:type="dxa"/>
            <w:vAlign w:val="center"/>
          </w:tcPr>
          <w:p w14:paraId="5DDD16FF" w14:textId="7C3930D1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k</w:t>
            </w:r>
          </w:p>
        </w:tc>
        <w:tc>
          <w:tcPr>
            <w:tcW w:w="454" w:type="dxa"/>
            <w:vAlign w:val="center"/>
          </w:tcPr>
          <w:p w14:paraId="314152B8" w14:textId="51EE2781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g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55C7093A" w14:textId="1BB2AC90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d</w:t>
            </w:r>
          </w:p>
        </w:tc>
        <w:tc>
          <w:tcPr>
            <w:tcW w:w="454" w:type="dxa"/>
            <w:vAlign w:val="center"/>
          </w:tcPr>
          <w:p w14:paraId="4E63EE3B" w14:textId="0398E7F3" w:rsidR="001B7B64" w:rsidRPr="00C94804" w:rsidRDefault="00DE7246" w:rsidP="00DE7246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a</w:t>
            </w:r>
          </w:p>
        </w:tc>
        <w:tc>
          <w:tcPr>
            <w:tcW w:w="454" w:type="dxa"/>
            <w:vAlign w:val="center"/>
          </w:tcPr>
          <w:p w14:paraId="6946081D" w14:textId="5E558389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d</w:t>
            </w:r>
          </w:p>
        </w:tc>
        <w:tc>
          <w:tcPr>
            <w:tcW w:w="454" w:type="dxa"/>
            <w:vAlign w:val="center"/>
          </w:tcPr>
          <w:p w14:paraId="6296CB79" w14:textId="4DAD19B5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h</w:t>
            </w:r>
          </w:p>
        </w:tc>
        <w:tc>
          <w:tcPr>
            <w:tcW w:w="454" w:type="dxa"/>
            <w:vAlign w:val="center"/>
          </w:tcPr>
          <w:p w14:paraId="4E08CA4E" w14:textId="1C10A761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m</w:t>
            </w:r>
          </w:p>
        </w:tc>
      </w:tr>
      <w:tr w:rsidR="001B7B64" w14:paraId="5E02F8AD" w14:textId="77777777" w:rsidTr="00EC0F27">
        <w:trPr>
          <w:trHeight w:val="454"/>
        </w:trPr>
        <w:tc>
          <w:tcPr>
            <w:tcW w:w="454" w:type="dxa"/>
            <w:vAlign w:val="center"/>
          </w:tcPr>
          <w:p w14:paraId="11BB726B" w14:textId="0AC5AE10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q</w:t>
            </w:r>
          </w:p>
        </w:tc>
        <w:tc>
          <w:tcPr>
            <w:tcW w:w="454" w:type="dxa"/>
            <w:vAlign w:val="center"/>
          </w:tcPr>
          <w:p w14:paraId="5F211B8E" w14:textId="2714FB26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f</w:t>
            </w:r>
          </w:p>
        </w:tc>
        <w:tc>
          <w:tcPr>
            <w:tcW w:w="454" w:type="dxa"/>
            <w:vAlign w:val="center"/>
          </w:tcPr>
          <w:p w14:paraId="142B08A1" w14:textId="7B65354F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g</w:t>
            </w:r>
          </w:p>
        </w:tc>
        <w:tc>
          <w:tcPr>
            <w:tcW w:w="454" w:type="dxa"/>
            <w:vAlign w:val="center"/>
          </w:tcPr>
          <w:p w14:paraId="51F6CD7F" w14:textId="564FF224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e</w:t>
            </w:r>
          </w:p>
        </w:tc>
        <w:tc>
          <w:tcPr>
            <w:tcW w:w="454" w:type="dxa"/>
            <w:vAlign w:val="center"/>
          </w:tcPr>
          <w:p w14:paraId="04366625" w14:textId="2486764A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e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35F94739" w14:textId="63AB35EF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s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372E2EDF" w14:textId="40005CD9" w:rsidR="001B7B64" w:rsidRPr="00C94804" w:rsidRDefault="000E360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n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01C900B3" w14:textId="5DB326B3" w:rsidR="001B7B64" w:rsidRPr="00C94804" w:rsidRDefault="000E360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a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64684A67" w14:textId="0D2F2D4B" w:rsidR="001B7B64" w:rsidRPr="00C94804" w:rsidRDefault="000E360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i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683C0057" w14:textId="44D48C50" w:rsidR="001B7B64" w:rsidRPr="00C94804" w:rsidRDefault="000E360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l</w:t>
            </w:r>
          </w:p>
        </w:tc>
        <w:tc>
          <w:tcPr>
            <w:tcW w:w="454" w:type="dxa"/>
            <w:vAlign w:val="center"/>
          </w:tcPr>
          <w:p w14:paraId="094210D3" w14:textId="4B22971D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n</w:t>
            </w:r>
          </w:p>
        </w:tc>
        <w:tc>
          <w:tcPr>
            <w:tcW w:w="454" w:type="dxa"/>
            <w:vAlign w:val="center"/>
          </w:tcPr>
          <w:p w14:paraId="29720C66" w14:textId="10BF2121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i</w:t>
            </w:r>
          </w:p>
        </w:tc>
        <w:tc>
          <w:tcPr>
            <w:tcW w:w="454" w:type="dxa"/>
            <w:vAlign w:val="center"/>
          </w:tcPr>
          <w:p w14:paraId="0FA9B742" w14:textId="45F204DC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n</w:t>
            </w:r>
          </w:p>
        </w:tc>
        <w:tc>
          <w:tcPr>
            <w:tcW w:w="454" w:type="dxa"/>
            <w:vAlign w:val="center"/>
          </w:tcPr>
          <w:p w14:paraId="530F1682" w14:textId="3A410E48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t</w:t>
            </w:r>
          </w:p>
        </w:tc>
        <w:tc>
          <w:tcPr>
            <w:tcW w:w="454" w:type="dxa"/>
            <w:vAlign w:val="center"/>
          </w:tcPr>
          <w:p w14:paraId="172C84C8" w14:textId="04B48C6F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k</w:t>
            </w:r>
          </w:p>
        </w:tc>
        <w:tc>
          <w:tcPr>
            <w:tcW w:w="454" w:type="dxa"/>
            <w:vAlign w:val="center"/>
          </w:tcPr>
          <w:p w14:paraId="21EEB784" w14:textId="42900FFF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j</w:t>
            </w:r>
          </w:p>
        </w:tc>
      </w:tr>
      <w:tr w:rsidR="001B7B64" w14:paraId="33DF9A23" w14:textId="77777777" w:rsidTr="00EC0F27">
        <w:trPr>
          <w:trHeight w:val="454"/>
        </w:trPr>
        <w:tc>
          <w:tcPr>
            <w:tcW w:w="454" w:type="dxa"/>
            <w:vAlign w:val="center"/>
          </w:tcPr>
          <w:p w14:paraId="330AE7C1" w14:textId="21200F05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a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4469A7F6" w14:textId="4CF9204B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b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245D61D5" w14:textId="7FC865D7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e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2D7EFD93" w14:textId="45F7F55F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e</w:t>
            </w:r>
          </w:p>
        </w:tc>
        <w:tc>
          <w:tcPr>
            <w:tcW w:w="454" w:type="dxa"/>
            <w:vAlign w:val="center"/>
          </w:tcPr>
          <w:p w14:paraId="7BD2B808" w14:textId="5574C2E2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f</w:t>
            </w:r>
          </w:p>
        </w:tc>
        <w:tc>
          <w:tcPr>
            <w:tcW w:w="454" w:type="dxa"/>
            <w:vAlign w:val="center"/>
          </w:tcPr>
          <w:p w14:paraId="5DEAFD9F" w14:textId="3920F3CF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d</w:t>
            </w:r>
          </w:p>
        </w:tc>
        <w:tc>
          <w:tcPr>
            <w:tcW w:w="454" w:type="dxa"/>
            <w:vAlign w:val="center"/>
          </w:tcPr>
          <w:p w14:paraId="1B109A33" w14:textId="6C7DF056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l</w:t>
            </w:r>
          </w:p>
        </w:tc>
        <w:tc>
          <w:tcPr>
            <w:tcW w:w="454" w:type="dxa"/>
            <w:vAlign w:val="center"/>
          </w:tcPr>
          <w:p w14:paraId="66F85D68" w14:textId="1A74EF1F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l</w:t>
            </w:r>
          </w:p>
        </w:tc>
        <w:tc>
          <w:tcPr>
            <w:tcW w:w="454" w:type="dxa"/>
            <w:vAlign w:val="center"/>
          </w:tcPr>
          <w:p w14:paraId="34049A23" w14:textId="25B5437C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y</w:t>
            </w:r>
          </w:p>
        </w:tc>
        <w:tc>
          <w:tcPr>
            <w:tcW w:w="454" w:type="dxa"/>
            <w:vAlign w:val="center"/>
          </w:tcPr>
          <w:p w14:paraId="7404BC84" w14:textId="6B8D6158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i</w:t>
            </w:r>
          </w:p>
        </w:tc>
        <w:tc>
          <w:tcPr>
            <w:tcW w:w="454" w:type="dxa"/>
            <w:vAlign w:val="center"/>
          </w:tcPr>
          <w:p w14:paraId="083726FA" w14:textId="7F45619F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b</w:t>
            </w:r>
          </w:p>
        </w:tc>
        <w:tc>
          <w:tcPr>
            <w:tcW w:w="454" w:type="dxa"/>
            <w:vAlign w:val="center"/>
          </w:tcPr>
          <w:p w14:paraId="52C3E9E6" w14:textId="5A2F81A4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h</w:t>
            </w:r>
          </w:p>
        </w:tc>
        <w:tc>
          <w:tcPr>
            <w:tcW w:w="454" w:type="dxa"/>
            <w:vAlign w:val="center"/>
          </w:tcPr>
          <w:p w14:paraId="71B0946D" w14:textId="0F7F1768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e</w:t>
            </w:r>
          </w:p>
        </w:tc>
        <w:tc>
          <w:tcPr>
            <w:tcW w:w="454" w:type="dxa"/>
            <w:vAlign w:val="center"/>
          </w:tcPr>
          <w:p w14:paraId="0A59989F" w14:textId="52D02B93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e</w:t>
            </w:r>
          </w:p>
        </w:tc>
        <w:tc>
          <w:tcPr>
            <w:tcW w:w="454" w:type="dxa"/>
            <w:vAlign w:val="center"/>
          </w:tcPr>
          <w:p w14:paraId="6124588A" w14:textId="7FF8FFD2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n</w:t>
            </w:r>
          </w:p>
        </w:tc>
        <w:tc>
          <w:tcPr>
            <w:tcW w:w="454" w:type="dxa"/>
            <w:vAlign w:val="center"/>
          </w:tcPr>
          <w:p w14:paraId="4A658657" w14:textId="66F67653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c</w:t>
            </w:r>
          </w:p>
        </w:tc>
      </w:tr>
      <w:tr w:rsidR="00DE7246" w:rsidRPr="00DE7246" w14:paraId="3F2907A1" w14:textId="77777777" w:rsidTr="00EC0F27">
        <w:trPr>
          <w:trHeight w:val="454"/>
        </w:trPr>
        <w:tc>
          <w:tcPr>
            <w:tcW w:w="454" w:type="dxa"/>
            <w:vAlign w:val="center"/>
          </w:tcPr>
          <w:p w14:paraId="24290516" w14:textId="2C30C728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p</w:t>
            </w:r>
          </w:p>
        </w:tc>
        <w:tc>
          <w:tcPr>
            <w:tcW w:w="454" w:type="dxa"/>
            <w:vAlign w:val="center"/>
          </w:tcPr>
          <w:p w14:paraId="54B4E4B3" w14:textId="665506E5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a</w:t>
            </w:r>
          </w:p>
        </w:tc>
        <w:tc>
          <w:tcPr>
            <w:tcW w:w="454" w:type="dxa"/>
            <w:vAlign w:val="center"/>
          </w:tcPr>
          <w:p w14:paraId="3AB67A59" w14:textId="78FADDF9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m</w:t>
            </w:r>
          </w:p>
        </w:tc>
        <w:tc>
          <w:tcPr>
            <w:tcW w:w="454" w:type="dxa"/>
            <w:vAlign w:val="center"/>
          </w:tcPr>
          <w:p w14:paraId="05808193" w14:textId="172488A3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a</w:t>
            </w:r>
          </w:p>
        </w:tc>
        <w:tc>
          <w:tcPr>
            <w:tcW w:w="454" w:type="dxa"/>
            <w:vAlign w:val="center"/>
          </w:tcPr>
          <w:p w14:paraId="2DF7A4B1" w14:textId="19B1B80A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f</w:t>
            </w:r>
          </w:p>
        </w:tc>
        <w:tc>
          <w:tcPr>
            <w:tcW w:w="454" w:type="dxa"/>
            <w:vAlign w:val="center"/>
          </w:tcPr>
          <w:p w14:paraId="1075EE4C" w14:textId="1C7DE352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d</w:t>
            </w:r>
          </w:p>
        </w:tc>
        <w:tc>
          <w:tcPr>
            <w:tcW w:w="454" w:type="dxa"/>
            <w:vAlign w:val="center"/>
          </w:tcPr>
          <w:p w14:paraId="1743A4D7" w14:textId="0A29C3B3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a</w:t>
            </w:r>
          </w:p>
        </w:tc>
        <w:tc>
          <w:tcPr>
            <w:tcW w:w="454" w:type="dxa"/>
            <w:vAlign w:val="center"/>
          </w:tcPr>
          <w:p w14:paraId="19178DAC" w14:textId="0BD01E90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f</w:t>
            </w:r>
          </w:p>
        </w:tc>
        <w:tc>
          <w:tcPr>
            <w:tcW w:w="454" w:type="dxa"/>
            <w:vAlign w:val="center"/>
          </w:tcPr>
          <w:p w14:paraId="4362DD75" w14:textId="5B66F9EE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k</w:t>
            </w:r>
          </w:p>
        </w:tc>
        <w:tc>
          <w:tcPr>
            <w:tcW w:w="454" w:type="dxa"/>
            <w:vAlign w:val="center"/>
          </w:tcPr>
          <w:p w14:paraId="2B7493A2" w14:textId="3912AA00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k</w:t>
            </w:r>
          </w:p>
        </w:tc>
        <w:tc>
          <w:tcPr>
            <w:tcW w:w="454" w:type="dxa"/>
            <w:vAlign w:val="center"/>
          </w:tcPr>
          <w:p w14:paraId="71501FA5" w14:textId="54449BAE" w:rsidR="001B7B64" w:rsidRPr="00C94804" w:rsidRDefault="00DE7246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00A7A7" w:themeColor="accent5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00A7A7" w:themeColor="accent5"/>
                <w:lang w:val="en-US"/>
              </w:rPr>
              <w:t>f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76491C73" w14:textId="20A3CCD6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g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5A263891" w14:textId="253295A6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r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12654848" w14:textId="33BE438F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a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37A2B07D" w14:textId="13A4C8F6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s</w:t>
            </w:r>
          </w:p>
        </w:tc>
        <w:tc>
          <w:tcPr>
            <w:tcW w:w="454" w:type="dxa"/>
            <w:shd w:val="clear" w:color="auto" w:fill="00A7A7" w:themeFill="accent5"/>
            <w:vAlign w:val="center"/>
          </w:tcPr>
          <w:p w14:paraId="77597D4E" w14:textId="137BE8F5" w:rsidR="001B7B64" w:rsidRPr="00C94804" w:rsidRDefault="001B7B64" w:rsidP="001B7B6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</w:pPr>
            <w:r w:rsidRPr="00C94804">
              <w:rPr>
                <w:rFonts w:ascii="Comic Sans MS" w:hAnsi="Comic Sans MS" w:cs="Arial"/>
                <w:b/>
                <w:color w:val="FFFFFF" w:themeColor="background1"/>
                <w:lang w:val="en-US"/>
              </w:rPr>
              <w:t>s</w:t>
            </w:r>
          </w:p>
        </w:tc>
      </w:tr>
    </w:tbl>
    <w:p w14:paraId="4BFD1677" w14:textId="4753AF6E" w:rsidR="006808E2" w:rsidRDefault="006808E2" w:rsidP="001B7B64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i/>
          <w:color w:val="51145C" w:themeColor="accent6"/>
          <w:lang w:val="en-US"/>
        </w:rPr>
      </w:pPr>
    </w:p>
    <w:p w14:paraId="67E61F15" w14:textId="6D377E22" w:rsidR="00DE7246" w:rsidRDefault="00DE7246" w:rsidP="000E3606">
      <w:pPr>
        <w:widowControl w:val="0"/>
        <w:autoSpaceDE w:val="0"/>
        <w:autoSpaceDN w:val="0"/>
        <w:adjustRightInd w:val="0"/>
        <w:spacing w:line="360" w:lineRule="auto"/>
        <w:rPr>
          <w:rFonts w:ascii="Arial" w:hAnsi="Arial" w:cs="Arial"/>
          <w:lang w:val="en-US"/>
        </w:rPr>
      </w:pPr>
      <w:r w:rsidRPr="00DE7246">
        <w:rPr>
          <w:rFonts w:ascii="Arial" w:hAnsi="Arial" w:cs="Arial"/>
          <w:lang w:val="en-US"/>
        </w:rPr>
        <w:t xml:space="preserve">Words: </w:t>
      </w:r>
    </w:p>
    <w:tbl>
      <w:tblPr>
        <w:tblStyle w:val="TableGrid"/>
        <w:tblW w:w="7042" w:type="dxa"/>
        <w:tblInd w:w="608" w:type="dxa"/>
        <w:tblLook w:val="04A0" w:firstRow="1" w:lastRow="0" w:firstColumn="1" w:lastColumn="0" w:noHBand="0" w:noVBand="1"/>
      </w:tblPr>
      <w:tblGrid>
        <w:gridCol w:w="431"/>
        <w:gridCol w:w="2559"/>
        <w:gridCol w:w="1250"/>
        <w:gridCol w:w="431"/>
        <w:gridCol w:w="2371"/>
      </w:tblGrid>
      <w:tr w:rsidR="00DE7246" w14:paraId="16964683" w14:textId="77777777" w:rsidTr="00DE7246">
        <w:tc>
          <w:tcPr>
            <w:tcW w:w="334" w:type="dxa"/>
          </w:tcPr>
          <w:p w14:paraId="3B088A75" w14:textId="22F24718" w:rsidR="00DE7246" w:rsidRPr="000E3606" w:rsidRDefault="000E360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sz w:val="28"/>
                <w:szCs w:val="28"/>
                <w:lang w:val="en-US"/>
              </w:rPr>
            </w:pPr>
            <w:r w:rsidRPr="000E3606">
              <w:rPr>
                <w:rFonts w:ascii="Segoe MDL2 Assets" w:hAnsi="Segoe MDL2 Assets" w:cs="Arial"/>
                <w:b/>
                <w:sz w:val="28"/>
                <w:szCs w:val="28"/>
                <w:lang w:val="en-US"/>
              </w:rPr>
              <w:sym w:font="Wingdings 2" w:char="F050"/>
            </w:r>
          </w:p>
        </w:tc>
        <w:tc>
          <w:tcPr>
            <w:tcW w:w="2597" w:type="dxa"/>
            <w:tcBorders>
              <w:right w:val="single" w:sz="4" w:space="0" w:color="51145C" w:themeColor="accent6"/>
            </w:tcBorders>
          </w:tcPr>
          <w:p w14:paraId="7512C29A" w14:textId="7B116E87" w:rsidR="00DE7246" w:rsidRDefault="00DE724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Flower</w:t>
            </w:r>
          </w:p>
        </w:tc>
        <w:tc>
          <w:tcPr>
            <w:tcW w:w="1276" w:type="dxa"/>
            <w:tcBorders>
              <w:top w:val="nil"/>
              <w:left w:val="single" w:sz="4" w:space="0" w:color="51145C" w:themeColor="accent6"/>
              <w:bottom w:val="nil"/>
              <w:right w:val="single" w:sz="4" w:space="0" w:color="51145C" w:themeColor="accent6"/>
            </w:tcBorders>
          </w:tcPr>
          <w:p w14:paraId="08825F5C" w14:textId="77777777" w:rsidR="00DE7246" w:rsidRDefault="00DE724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</w:p>
        </w:tc>
        <w:tc>
          <w:tcPr>
            <w:tcW w:w="425" w:type="dxa"/>
            <w:tcBorders>
              <w:left w:val="single" w:sz="4" w:space="0" w:color="51145C" w:themeColor="accent6"/>
            </w:tcBorders>
          </w:tcPr>
          <w:p w14:paraId="651E193B" w14:textId="195F10FA" w:rsidR="00DE7246" w:rsidRDefault="000E360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0E3606">
              <w:rPr>
                <w:rFonts w:ascii="Segoe MDL2 Assets" w:hAnsi="Segoe MDL2 Assets" w:cs="Arial"/>
                <w:b/>
                <w:sz w:val="28"/>
                <w:szCs w:val="28"/>
                <w:lang w:val="en-US"/>
              </w:rPr>
              <w:sym w:font="Wingdings 2" w:char="F050"/>
            </w:r>
          </w:p>
        </w:tc>
        <w:tc>
          <w:tcPr>
            <w:tcW w:w="2410" w:type="dxa"/>
          </w:tcPr>
          <w:p w14:paraId="51B48D1C" w14:textId="3F65B520" w:rsidR="00DE7246" w:rsidRDefault="00DE724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Grass</w:t>
            </w:r>
          </w:p>
        </w:tc>
      </w:tr>
      <w:tr w:rsidR="00DE7246" w14:paraId="747630B6" w14:textId="77777777" w:rsidTr="00DE7246">
        <w:tc>
          <w:tcPr>
            <w:tcW w:w="334" w:type="dxa"/>
          </w:tcPr>
          <w:p w14:paraId="1E1BD32D" w14:textId="27AF7401" w:rsidR="00DE7246" w:rsidRDefault="000E360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0E3606">
              <w:rPr>
                <w:rFonts w:ascii="Segoe MDL2 Assets" w:hAnsi="Segoe MDL2 Assets" w:cs="Arial"/>
                <w:b/>
                <w:sz w:val="28"/>
                <w:szCs w:val="28"/>
                <w:lang w:val="en-US"/>
              </w:rPr>
              <w:sym w:font="Wingdings 2" w:char="F050"/>
            </w:r>
          </w:p>
        </w:tc>
        <w:tc>
          <w:tcPr>
            <w:tcW w:w="2597" w:type="dxa"/>
            <w:tcBorders>
              <w:right w:val="single" w:sz="4" w:space="0" w:color="51145C" w:themeColor="accent6"/>
            </w:tcBorders>
          </w:tcPr>
          <w:p w14:paraId="53AA2A1B" w14:textId="66CA2ACD" w:rsidR="00DE7246" w:rsidRDefault="00DE724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Butterfly</w:t>
            </w:r>
          </w:p>
        </w:tc>
        <w:tc>
          <w:tcPr>
            <w:tcW w:w="1276" w:type="dxa"/>
            <w:tcBorders>
              <w:top w:val="nil"/>
              <w:left w:val="single" w:sz="4" w:space="0" w:color="51145C" w:themeColor="accent6"/>
              <w:bottom w:val="nil"/>
              <w:right w:val="single" w:sz="4" w:space="0" w:color="51145C" w:themeColor="accent6"/>
            </w:tcBorders>
          </w:tcPr>
          <w:p w14:paraId="315430A0" w14:textId="77777777" w:rsidR="00DE7246" w:rsidRDefault="00DE724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</w:p>
        </w:tc>
        <w:tc>
          <w:tcPr>
            <w:tcW w:w="425" w:type="dxa"/>
            <w:tcBorders>
              <w:left w:val="single" w:sz="4" w:space="0" w:color="51145C" w:themeColor="accent6"/>
            </w:tcBorders>
          </w:tcPr>
          <w:p w14:paraId="735FE308" w14:textId="6F1AF69F" w:rsidR="00DE7246" w:rsidRDefault="000E360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0E3606">
              <w:rPr>
                <w:rFonts w:ascii="Segoe MDL2 Assets" w:hAnsi="Segoe MDL2 Assets" w:cs="Arial"/>
                <w:b/>
                <w:sz w:val="28"/>
                <w:szCs w:val="28"/>
                <w:lang w:val="en-US"/>
              </w:rPr>
              <w:sym w:font="Wingdings 2" w:char="F050"/>
            </w:r>
          </w:p>
        </w:tc>
        <w:tc>
          <w:tcPr>
            <w:tcW w:w="2410" w:type="dxa"/>
          </w:tcPr>
          <w:p w14:paraId="2C81390B" w14:textId="6F7EA764" w:rsidR="00DE7246" w:rsidRDefault="00DE724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Bee</w:t>
            </w:r>
          </w:p>
        </w:tc>
      </w:tr>
      <w:tr w:rsidR="00DE7246" w14:paraId="54C31893" w14:textId="77777777" w:rsidTr="00DE7246">
        <w:tc>
          <w:tcPr>
            <w:tcW w:w="334" w:type="dxa"/>
          </w:tcPr>
          <w:p w14:paraId="7537AE86" w14:textId="11020EC7" w:rsidR="00DE7246" w:rsidRDefault="000E360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0E3606">
              <w:rPr>
                <w:rFonts w:ascii="Segoe MDL2 Assets" w:hAnsi="Segoe MDL2 Assets" w:cs="Arial"/>
                <w:b/>
                <w:sz w:val="28"/>
                <w:szCs w:val="28"/>
                <w:lang w:val="en-US"/>
              </w:rPr>
              <w:sym w:font="Wingdings 2" w:char="F050"/>
            </w:r>
          </w:p>
        </w:tc>
        <w:tc>
          <w:tcPr>
            <w:tcW w:w="2597" w:type="dxa"/>
            <w:tcBorders>
              <w:right w:val="single" w:sz="4" w:space="0" w:color="51145C" w:themeColor="accent6"/>
            </w:tcBorders>
          </w:tcPr>
          <w:p w14:paraId="1970E227" w14:textId="74D8DAC1" w:rsidR="00DE7246" w:rsidRDefault="00DE724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Tree</w:t>
            </w:r>
          </w:p>
        </w:tc>
        <w:tc>
          <w:tcPr>
            <w:tcW w:w="1276" w:type="dxa"/>
            <w:tcBorders>
              <w:top w:val="nil"/>
              <w:left w:val="single" w:sz="4" w:space="0" w:color="51145C" w:themeColor="accent6"/>
              <w:bottom w:val="nil"/>
              <w:right w:val="single" w:sz="4" w:space="0" w:color="51145C" w:themeColor="accent6"/>
            </w:tcBorders>
          </w:tcPr>
          <w:p w14:paraId="1F5D4433" w14:textId="77777777" w:rsidR="00DE7246" w:rsidRDefault="00DE724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</w:p>
        </w:tc>
        <w:tc>
          <w:tcPr>
            <w:tcW w:w="425" w:type="dxa"/>
            <w:tcBorders>
              <w:left w:val="single" w:sz="4" w:space="0" w:color="51145C" w:themeColor="accent6"/>
            </w:tcBorders>
          </w:tcPr>
          <w:p w14:paraId="47447629" w14:textId="78742D9D" w:rsidR="00DE7246" w:rsidRDefault="000E360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0E3606">
              <w:rPr>
                <w:rFonts w:ascii="Segoe MDL2 Assets" w:hAnsi="Segoe MDL2 Assets" w:cs="Arial"/>
                <w:b/>
                <w:sz w:val="28"/>
                <w:szCs w:val="28"/>
                <w:lang w:val="en-US"/>
              </w:rPr>
              <w:sym w:font="Wingdings 2" w:char="F050"/>
            </w:r>
          </w:p>
        </w:tc>
        <w:tc>
          <w:tcPr>
            <w:tcW w:w="2410" w:type="dxa"/>
          </w:tcPr>
          <w:p w14:paraId="742F46FC" w14:textId="4746E57A" w:rsidR="00DE7246" w:rsidRDefault="000E360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Pond</w:t>
            </w:r>
          </w:p>
        </w:tc>
      </w:tr>
      <w:tr w:rsidR="00DE7246" w14:paraId="18385A1D" w14:textId="77777777" w:rsidTr="00DE7246">
        <w:tc>
          <w:tcPr>
            <w:tcW w:w="334" w:type="dxa"/>
          </w:tcPr>
          <w:p w14:paraId="5B928FF3" w14:textId="16FD958D" w:rsidR="00DE7246" w:rsidRDefault="000E360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0E3606">
              <w:rPr>
                <w:rFonts w:ascii="Segoe MDL2 Assets" w:hAnsi="Segoe MDL2 Assets" w:cs="Arial"/>
                <w:b/>
                <w:sz w:val="28"/>
                <w:szCs w:val="28"/>
                <w:lang w:val="en-US"/>
              </w:rPr>
              <w:sym w:font="Wingdings 2" w:char="F050"/>
            </w:r>
          </w:p>
        </w:tc>
        <w:tc>
          <w:tcPr>
            <w:tcW w:w="2597" w:type="dxa"/>
            <w:tcBorders>
              <w:right w:val="single" w:sz="4" w:space="0" w:color="51145C" w:themeColor="accent6"/>
            </w:tcBorders>
          </w:tcPr>
          <w:p w14:paraId="21A329BC" w14:textId="3E4D079D" w:rsidR="00DE7246" w:rsidRDefault="00DE724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Bird</w:t>
            </w:r>
          </w:p>
        </w:tc>
        <w:tc>
          <w:tcPr>
            <w:tcW w:w="1276" w:type="dxa"/>
            <w:tcBorders>
              <w:top w:val="nil"/>
              <w:left w:val="single" w:sz="4" w:space="0" w:color="51145C" w:themeColor="accent6"/>
              <w:bottom w:val="nil"/>
              <w:right w:val="single" w:sz="4" w:space="0" w:color="51145C" w:themeColor="accent6"/>
            </w:tcBorders>
          </w:tcPr>
          <w:p w14:paraId="3244E21E" w14:textId="77777777" w:rsidR="00DE7246" w:rsidRDefault="00DE724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</w:p>
        </w:tc>
        <w:tc>
          <w:tcPr>
            <w:tcW w:w="425" w:type="dxa"/>
            <w:tcBorders>
              <w:left w:val="single" w:sz="4" w:space="0" w:color="51145C" w:themeColor="accent6"/>
            </w:tcBorders>
          </w:tcPr>
          <w:p w14:paraId="4B5D1895" w14:textId="1C06E9FB" w:rsidR="00DE7246" w:rsidRDefault="000E360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 w:rsidRPr="000E3606">
              <w:rPr>
                <w:rFonts w:ascii="Segoe MDL2 Assets" w:hAnsi="Segoe MDL2 Assets" w:cs="Arial"/>
                <w:b/>
                <w:sz w:val="28"/>
                <w:szCs w:val="28"/>
                <w:lang w:val="en-US"/>
              </w:rPr>
              <w:sym w:font="Wingdings 2" w:char="F050"/>
            </w:r>
          </w:p>
        </w:tc>
        <w:tc>
          <w:tcPr>
            <w:tcW w:w="2410" w:type="dxa"/>
          </w:tcPr>
          <w:p w14:paraId="20A9413C" w14:textId="3B4DBF68" w:rsidR="00DE7246" w:rsidRDefault="000E3606" w:rsidP="00DE72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Snail</w:t>
            </w:r>
          </w:p>
        </w:tc>
      </w:tr>
    </w:tbl>
    <w:p w14:paraId="69C59273" w14:textId="30627300" w:rsidR="00DE7246" w:rsidRDefault="00DE7246" w:rsidP="00ED12E8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</w:p>
    <w:p w14:paraId="03D8E7F7" w14:textId="77777777" w:rsidR="007C20A8" w:rsidRDefault="007C20A8" w:rsidP="00ED12E8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51145C" w:themeColor="accent6"/>
          <w:lang w:val="en-US"/>
        </w:rPr>
      </w:pPr>
    </w:p>
    <w:p w14:paraId="5FD009C9" w14:textId="77777777" w:rsidR="007C20A8" w:rsidRDefault="007C20A8" w:rsidP="00ED12E8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51145C" w:themeColor="accent6"/>
          <w:lang w:val="en-US"/>
        </w:rPr>
      </w:pPr>
    </w:p>
    <w:p w14:paraId="631A2CA5" w14:textId="77777777" w:rsidR="007C20A8" w:rsidRDefault="007C20A8" w:rsidP="00ED12E8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51145C" w:themeColor="accent6"/>
          <w:lang w:val="en-US"/>
        </w:rPr>
      </w:pPr>
    </w:p>
    <w:p w14:paraId="01F0BA3A" w14:textId="77777777" w:rsidR="007C20A8" w:rsidRDefault="007C20A8" w:rsidP="00ED12E8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51145C" w:themeColor="accent6"/>
          <w:lang w:val="en-US"/>
        </w:rPr>
      </w:pPr>
    </w:p>
    <w:p w14:paraId="26748F1E" w14:textId="77777777" w:rsidR="007C20A8" w:rsidRDefault="007C20A8" w:rsidP="00ED12E8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51145C" w:themeColor="accent6"/>
          <w:lang w:val="en-US"/>
        </w:rPr>
      </w:pPr>
    </w:p>
    <w:p w14:paraId="50BD49AE" w14:textId="77777777" w:rsidR="00AC4676" w:rsidRDefault="00AC4676">
      <w:pPr>
        <w:rPr>
          <w:rFonts w:ascii="Arial" w:hAnsi="Arial" w:cs="Arial"/>
          <w:b/>
          <w:color w:val="51145C" w:themeColor="accent6"/>
          <w:lang w:val="en-US"/>
        </w:rPr>
      </w:pPr>
      <w:r>
        <w:rPr>
          <w:rFonts w:ascii="Arial" w:hAnsi="Arial" w:cs="Arial"/>
          <w:b/>
          <w:color w:val="51145C" w:themeColor="accent6"/>
          <w:lang w:val="en-US"/>
        </w:rPr>
        <w:br w:type="page"/>
      </w:r>
    </w:p>
    <w:p w14:paraId="677DC508" w14:textId="7C39EFE0" w:rsidR="00E258FF" w:rsidRPr="00E258FF" w:rsidRDefault="003636CF" w:rsidP="00ED12E8">
      <w:pPr>
        <w:widowControl w:val="0"/>
        <w:autoSpaceDE w:val="0"/>
        <w:autoSpaceDN w:val="0"/>
        <w:adjustRightInd w:val="0"/>
        <w:rPr>
          <w:rFonts w:ascii="Arial" w:hAnsi="Arial" w:cs="Arial"/>
          <w:b/>
          <w:color w:val="51145C" w:themeColor="accent6"/>
          <w:lang w:val="en-US"/>
        </w:rPr>
      </w:pPr>
      <w:r>
        <w:rPr>
          <w:rFonts w:ascii="Arial" w:hAnsi="Arial" w:cs="Arial"/>
          <w:b/>
          <w:color w:val="51145C" w:themeColor="accent6"/>
          <w:lang w:val="en-US"/>
        </w:rPr>
        <w:lastRenderedPageBreak/>
        <w:t>Now m</w:t>
      </w:r>
      <w:r w:rsidR="00E258FF" w:rsidRPr="00E258FF">
        <w:rPr>
          <w:rFonts w:ascii="Arial" w:hAnsi="Arial" w:cs="Arial"/>
          <w:b/>
          <w:color w:val="51145C" w:themeColor="accent6"/>
          <w:lang w:val="en-US"/>
        </w:rPr>
        <w:t xml:space="preserve">ake your own word search </w:t>
      </w:r>
    </w:p>
    <w:tbl>
      <w:tblPr>
        <w:tblStyle w:val="TableGrid"/>
        <w:tblpPr w:leftFromText="180" w:rightFromText="180" w:vertAnchor="text" w:horzAnchor="margin" w:tblpY="117"/>
        <w:tblW w:w="9075" w:type="dxa"/>
        <w:tblLayout w:type="fixed"/>
        <w:tblLook w:val="04A0" w:firstRow="1" w:lastRow="0" w:firstColumn="1" w:lastColumn="0" w:noHBand="0" w:noVBand="1"/>
      </w:tblPr>
      <w:tblGrid>
        <w:gridCol w:w="605"/>
        <w:gridCol w:w="605"/>
        <w:gridCol w:w="605"/>
        <w:gridCol w:w="605"/>
        <w:gridCol w:w="605"/>
        <w:gridCol w:w="605"/>
        <w:gridCol w:w="605"/>
        <w:gridCol w:w="605"/>
        <w:gridCol w:w="605"/>
        <w:gridCol w:w="605"/>
        <w:gridCol w:w="605"/>
        <w:gridCol w:w="605"/>
        <w:gridCol w:w="605"/>
        <w:gridCol w:w="605"/>
        <w:gridCol w:w="605"/>
      </w:tblGrid>
      <w:tr w:rsidR="0004428D" w14:paraId="5792C31D" w14:textId="77777777" w:rsidTr="0004428D">
        <w:trPr>
          <w:trHeight w:val="607"/>
        </w:trPr>
        <w:tc>
          <w:tcPr>
            <w:tcW w:w="605" w:type="dxa"/>
            <w:shd w:val="clear" w:color="auto" w:fill="auto"/>
            <w:vAlign w:val="center"/>
          </w:tcPr>
          <w:p w14:paraId="00A95310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f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AE442D5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1E4E429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j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511C4CC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u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5B7A005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082DED2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n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7AAF3A2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t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451636B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c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15FEA58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p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7AE1014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h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BABAE8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q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452392C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e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1680A34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l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F5C2FBB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v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39433C4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p</w:t>
            </w:r>
          </w:p>
        </w:tc>
      </w:tr>
      <w:tr w:rsidR="0004428D" w14:paraId="3BD2C74B" w14:textId="77777777" w:rsidTr="0004428D">
        <w:trPr>
          <w:trHeight w:val="607"/>
        </w:trPr>
        <w:tc>
          <w:tcPr>
            <w:tcW w:w="605" w:type="dxa"/>
            <w:shd w:val="clear" w:color="auto" w:fill="auto"/>
            <w:vAlign w:val="center"/>
          </w:tcPr>
          <w:p w14:paraId="3454125E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l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8516A08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g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65D6C22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e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490A02CF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r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01A8A5B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d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53A7FA7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h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0400528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b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312A10D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c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CB9618B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f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EDFC19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</w:p>
        </w:tc>
        <w:tc>
          <w:tcPr>
            <w:tcW w:w="605" w:type="dxa"/>
            <w:shd w:val="clear" w:color="auto" w:fill="auto"/>
            <w:vAlign w:val="center"/>
          </w:tcPr>
          <w:p w14:paraId="2912FBF3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u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8586C4C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</w:p>
        </w:tc>
        <w:tc>
          <w:tcPr>
            <w:tcW w:w="605" w:type="dxa"/>
            <w:shd w:val="clear" w:color="auto" w:fill="auto"/>
            <w:vAlign w:val="center"/>
          </w:tcPr>
          <w:p w14:paraId="533F8357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n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469E716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</w:p>
        </w:tc>
        <w:tc>
          <w:tcPr>
            <w:tcW w:w="605" w:type="dxa"/>
            <w:shd w:val="clear" w:color="auto" w:fill="auto"/>
            <w:vAlign w:val="center"/>
          </w:tcPr>
          <w:p w14:paraId="3E6ECD9D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o</w:t>
            </w:r>
          </w:p>
        </w:tc>
      </w:tr>
      <w:tr w:rsidR="0004428D" w14:paraId="5A66808F" w14:textId="77777777" w:rsidTr="0004428D">
        <w:trPr>
          <w:trHeight w:val="607"/>
        </w:trPr>
        <w:tc>
          <w:tcPr>
            <w:tcW w:w="605" w:type="dxa"/>
            <w:shd w:val="clear" w:color="auto" w:fill="auto"/>
            <w:vAlign w:val="center"/>
          </w:tcPr>
          <w:p w14:paraId="2034581F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o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32568DE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x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D34CAB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k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D50AB1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b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ABF5894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m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49B628D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b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C48A7D9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u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A5C2C70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t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D21A138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t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E32EE10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e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2E39415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r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FB4D346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f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71A28F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l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1A2E519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y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D65186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n</w:t>
            </w:r>
          </w:p>
        </w:tc>
      </w:tr>
      <w:tr w:rsidR="0004428D" w14:paraId="512926CC" w14:textId="77777777" w:rsidTr="0004428D">
        <w:trPr>
          <w:trHeight w:val="607"/>
        </w:trPr>
        <w:tc>
          <w:tcPr>
            <w:tcW w:w="605" w:type="dxa"/>
            <w:shd w:val="clear" w:color="auto" w:fill="auto"/>
            <w:vAlign w:val="center"/>
          </w:tcPr>
          <w:p w14:paraId="295EE277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w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822B404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o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660CD8E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w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ABA7AB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d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F032FF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g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8544DB6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c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535E1F6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F2A5F9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j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7A26A7E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b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CDC2B8D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l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57FC0E0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g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1172692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d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02F76AC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7E870D7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60D8EB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d</w:t>
            </w:r>
          </w:p>
        </w:tc>
      </w:tr>
      <w:tr w:rsidR="0004428D" w14:paraId="10B91B2F" w14:textId="77777777" w:rsidTr="0004428D">
        <w:trPr>
          <w:trHeight w:val="607"/>
        </w:trPr>
        <w:tc>
          <w:tcPr>
            <w:tcW w:w="605" w:type="dxa"/>
            <w:shd w:val="clear" w:color="auto" w:fill="auto"/>
            <w:vAlign w:val="center"/>
          </w:tcPr>
          <w:p w14:paraId="32C246E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e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2273A93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h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5FF02C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b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319686C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b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0C7EDEC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j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0FF45C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o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C24FBB2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1D8C70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f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445894BD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s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54EE2C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v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E5F27D8" w14:textId="5C6D52E3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</w:p>
        </w:tc>
        <w:tc>
          <w:tcPr>
            <w:tcW w:w="605" w:type="dxa"/>
            <w:shd w:val="clear" w:color="auto" w:fill="auto"/>
            <w:vAlign w:val="center"/>
          </w:tcPr>
          <w:p w14:paraId="73882F6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b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4A8E98FE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g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B9032BF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r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48E1925F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f</w:t>
            </w:r>
          </w:p>
        </w:tc>
      </w:tr>
      <w:tr w:rsidR="0004428D" w14:paraId="04B5197A" w14:textId="77777777" w:rsidTr="0004428D">
        <w:trPr>
          <w:trHeight w:val="607"/>
        </w:trPr>
        <w:tc>
          <w:tcPr>
            <w:tcW w:w="605" w:type="dxa"/>
            <w:shd w:val="clear" w:color="auto" w:fill="auto"/>
            <w:vAlign w:val="center"/>
          </w:tcPr>
          <w:p w14:paraId="2854974B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r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03CDB15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l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49AD8F5E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f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261E1B7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p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01CF7C8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v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25A866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j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5E1FF18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d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A041CF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l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4AD873D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g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CE00053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c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8796377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b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3E9BB0D" w14:textId="6911BA0F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</w:p>
        </w:tc>
        <w:tc>
          <w:tcPr>
            <w:tcW w:w="605" w:type="dxa"/>
            <w:shd w:val="clear" w:color="auto" w:fill="auto"/>
            <w:vAlign w:val="center"/>
          </w:tcPr>
          <w:p w14:paraId="08B9AE01" w14:textId="681BCB5B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</w:p>
        </w:tc>
        <w:tc>
          <w:tcPr>
            <w:tcW w:w="605" w:type="dxa"/>
            <w:shd w:val="clear" w:color="auto" w:fill="auto"/>
            <w:vAlign w:val="center"/>
          </w:tcPr>
          <w:p w14:paraId="56550C64" w14:textId="0D555035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</w:p>
        </w:tc>
        <w:tc>
          <w:tcPr>
            <w:tcW w:w="605" w:type="dxa"/>
            <w:shd w:val="clear" w:color="auto" w:fill="auto"/>
            <w:vAlign w:val="center"/>
          </w:tcPr>
          <w:p w14:paraId="1F11B0B7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c</w:t>
            </w:r>
          </w:p>
        </w:tc>
      </w:tr>
      <w:tr w:rsidR="0004428D" w14:paraId="6FA045F0" w14:textId="77777777" w:rsidTr="0004428D">
        <w:trPr>
          <w:trHeight w:val="607"/>
        </w:trPr>
        <w:tc>
          <w:tcPr>
            <w:tcW w:w="605" w:type="dxa"/>
            <w:shd w:val="clear" w:color="auto" w:fill="auto"/>
            <w:vAlign w:val="center"/>
          </w:tcPr>
          <w:p w14:paraId="329F0B41" w14:textId="0DD62495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</w:p>
        </w:tc>
        <w:tc>
          <w:tcPr>
            <w:tcW w:w="605" w:type="dxa"/>
            <w:shd w:val="clear" w:color="auto" w:fill="auto"/>
            <w:vAlign w:val="center"/>
          </w:tcPr>
          <w:p w14:paraId="1A7F7D5B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o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7F8BD23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c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C7CC095" w14:textId="5207BC78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</w:p>
        </w:tc>
        <w:tc>
          <w:tcPr>
            <w:tcW w:w="605" w:type="dxa"/>
            <w:shd w:val="clear" w:color="auto" w:fill="auto"/>
            <w:vAlign w:val="center"/>
          </w:tcPr>
          <w:p w14:paraId="28F4D7F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p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40CFAC9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t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0FDE0BE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r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6A385D4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e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A5207AE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e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7FD8D2E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j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51DF80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w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9BFED1F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r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2F87EEE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22A1A92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o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D213FFB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j</w:t>
            </w:r>
          </w:p>
        </w:tc>
      </w:tr>
      <w:tr w:rsidR="0004428D" w14:paraId="5EF284B3" w14:textId="77777777" w:rsidTr="0004428D">
        <w:trPr>
          <w:trHeight w:val="607"/>
        </w:trPr>
        <w:tc>
          <w:tcPr>
            <w:tcW w:w="605" w:type="dxa"/>
            <w:shd w:val="clear" w:color="auto" w:fill="auto"/>
            <w:vAlign w:val="center"/>
          </w:tcPr>
          <w:p w14:paraId="72A80C82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p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3F4CF0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c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1B7773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k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664745C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p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6D0B3EE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m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F93886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d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9E3BFAF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z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13DA399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l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4B9E459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c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A79F3E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k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38F19B9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g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3DA8D26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d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265B476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2C8DB8C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d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B664F07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m</w:t>
            </w:r>
          </w:p>
        </w:tc>
      </w:tr>
      <w:tr w:rsidR="0004428D" w14:paraId="728F956F" w14:textId="77777777" w:rsidTr="0004428D">
        <w:trPr>
          <w:trHeight w:val="607"/>
        </w:trPr>
        <w:tc>
          <w:tcPr>
            <w:tcW w:w="605" w:type="dxa"/>
            <w:shd w:val="clear" w:color="auto" w:fill="auto"/>
            <w:vAlign w:val="center"/>
          </w:tcPr>
          <w:p w14:paraId="18D9B9F8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q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3C02AFE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f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E3E528D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g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7F1C3DD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e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0F3CA8F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e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3AE7830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s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74591AB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n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42F2365C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11C3293" w14:textId="53FDFE0B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</w:p>
        </w:tc>
        <w:tc>
          <w:tcPr>
            <w:tcW w:w="605" w:type="dxa"/>
            <w:shd w:val="clear" w:color="auto" w:fill="auto"/>
            <w:vAlign w:val="center"/>
          </w:tcPr>
          <w:p w14:paraId="11CD125D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l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03462EE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n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682722B" w14:textId="1CF2B52F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</w:p>
        </w:tc>
        <w:tc>
          <w:tcPr>
            <w:tcW w:w="605" w:type="dxa"/>
            <w:shd w:val="clear" w:color="auto" w:fill="auto"/>
            <w:vAlign w:val="center"/>
          </w:tcPr>
          <w:p w14:paraId="4562A714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n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4B0715F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t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C55CC69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j</w:t>
            </w:r>
          </w:p>
        </w:tc>
      </w:tr>
      <w:tr w:rsidR="0004428D" w14:paraId="358F9B48" w14:textId="77777777" w:rsidTr="0004428D">
        <w:trPr>
          <w:trHeight w:val="607"/>
        </w:trPr>
        <w:tc>
          <w:tcPr>
            <w:tcW w:w="605" w:type="dxa"/>
            <w:shd w:val="clear" w:color="auto" w:fill="auto"/>
            <w:vAlign w:val="center"/>
          </w:tcPr>
          <w:p w14:paraId="0964B37F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746BF76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b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02C1823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e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66A6E3BC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e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B7B883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f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D25E63F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d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1FEDC2B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l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951634B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l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25B0FE3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y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A7D3090" w14:textId="261D7AD5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</w:p>
        </w:tc>
        <w:tc>
          <w:tcPr>
            <w:tcW w:w="605" w:type="dxa"/>
            <w:shd w:val="clear" w:color="auto" w:fill="auto"/>
            <w:vAlign w:val="center"/>
          </w:tcPr>
          <w:p w14:paraId="4FBCC786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b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83F36E6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h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4C29D984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e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C8A6D1F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e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F395570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c</w:t>
            </w:r>
          </w:p>
        </w:tc>
      </w:tr>
      <w:tr w:rsidR="0004428D" w:rsidRPr="00DE7246" w14:paraId="75A1F089" w14:textId="77777777" w:rsidTr="0004428D">
        <w:trPr>
          <w:trHeight w:val="607"/>
        </w:trPr>
        <w:tc>
          <w:tcPr>
            <w:tcW w:w="605" w:type="dxa"/>
            <w:shd w:val="clear" w:color="auto" w:fill="auto"/>
            <w:vAlign w:val="center"/>
          </w:tcPr>
          <w:p w14:paraId="6144DAB8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p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9879C36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2809583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m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9F4B0E3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B32B654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f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3898164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d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D35C11A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723DF23C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f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4D82E84C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k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216993B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k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28013C4F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f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52736E4D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g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315B646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r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1A26A00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a</w:t>
            </w:r>
          </w:p>
        </w:tc>
        <w:tc>
          <w:tcPr>
            <w:tcW w:w="605" w:type="dxa"/>
            <w:shd w:val="clear" w:color="auto" w:fill="auto"/>
            <w:vAlign w:val="center"/>
          </w:tcPr>
          <w:p w14:paraId="4298A941" w14:textId="77777777" w:rsidR="0004428D" w:rsidRPr="00E258FF" w:rsidRDefault="0004428D" w:rsidP="00E258F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</w:pPr>
            <w:r w:rsidRPr="00E258FF">
              <w:rPr>
                <w:rFonts w:ascii="Arial" w:hAnsi="Arial" w:cs="Arial"/>
                <w:b/>
                <w:color w:val="FFFFFF" w:themeColor="background1"/>
                <w:sz w:val="36"/>
                <w:szCs w:val="36"/>
                <w:lang w:val="en-US"/>
              </w:rPr>
              <w:t>s</w:t>
            </w:r>
          </w:p>
        </w:tc>
      </w:tr>
    </w:tbl>
    <w:p w14:paraId="4AD4E838" w14:textId="77777777" w:rsidR="00E258FF" w:rsidRDefault="00E258FF" w:rsidP="00ED12E8">
      <w:pPr>
        <w:widowControl w:val="0"/>
        <w:autoSpaceDE w:val="0"/>
        <w:autoSpaceDN w:val="0"/>
        <w:adjustRightInd w:val="0"/>
        <w:rPr>
          <w:rFonts w:ascii="Arial" w:hAnsi="Arial" w:cs="Arial"/>
          <w:lang w:val="en-US"/>
        </w:rPr>
      </w:pPr>
    </w:p>
    <w:p w14:paraId="3DA1B15F" w14:textId="6A986479" w:rsidR="00E258FF" w:rsidRDefault="00E258FF" w:rsidP="00E258FF">
      <w:pPr>
        <w:widowControl w:val="0"/>
        <w:autoSpaceDE w:val="0"/>
        <w:autoSpaceDN w:val="0"/>
        <w:adjustRightInd w:val="0"/>
        <w:spacing w:line="36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Words:</w:t>
      </w:r>
    </w:p>
    <w:tbl>
      <w:tblPr>
        <w:tblStyle w:val="TableGrid"/>
        <w:tblW w:w="8034" w:type="dxa"/>
        <w:tblInd w:w="608" w:type="dxa"/>
        <w:tblLook w:val="04A0" w:firstRow="1" w:lastRow="0" w:firstColumn="1" w:lastColumn="0" w:noHBand="0" w:noVBand="1"/>
      </w:tblPr>
      <w:tblGrid>
        <w:gridCol w:w="521"/>
        <w:gridCol w:w="3261"/>
        <w:gridCol w:w="425"/>
        <w:gridCol w:w="567"/>
        <w:gridCol w:w="3260"/>
      </w:tblGrid>
      <w:tr w:rsidR="00E258FF" w14:paraId="7D819BBB" w14:textId="77777777" w:rsidTr="00AC4676">
        <w:tc>
          <w:tcPr>
            <w:tcW w:w="521" w:type="dxa"/>
          </w:tcPr>
          <w:p w14:paraId="4109FFB9" w14:textId="09D33A4E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sz w:val="32"/>
                <w:szCs w:val="32"/>
                <w:lang w:val="en-US"/>
              </w:rPr>
            </w:pPr>
          </w:p>
        </w:tc>
        <w:tc>
          <w:tcPr>
            <w:tcW w:w="3261" w:type="dxa"/>
            <w:tcBorders>
              <w:right w:val="single" w:sz="4" w:space="0" w:color="51145C" w:themeColor="accent6"/>
            </w:tcBorders>
          </w:tcPr>
          <w:p w14:paraId="5B655D10" w14:textId="77777777" w:rsid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  <w:p w14:paraId="37A4330D" w14:textId="08C07C18" w:rsidR="00AC4676" w:rsidRPr="00E258FF" w:rsidRDefault="00AC4676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51145C" w:themeColor="accent6"/>
              <w:bottom w:val="nil"/>
              <w:right w:val="single" w:sz="4" w:space="0" w:color="51145C" w:themeColor="accent6"/>
            </w:tcBorders>
          </w:tcPr>
          <w:p w14:paraId="31474135" w14:textId="77777777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567" w:type="dxa"/>
            <w:tcBorders>
              <w:left w:val="single" w:sz="4" w:space="0" w:color="51145C" w:themeColor="accent6"/>
            </w:tcBorders>
          </w:tcPr>
          <w:p w14:paraId="159D4CAC" w14:textId="3CDA074B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3260" w:type="dxa"/>
          </w:tcPr>
          <w:p w14:paraId="4E9321B9" w14:textId="726F4F6E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</w:tr>
      <w:tr w:rsidR="00E258FF" w14:paraId="18395A59" w14:textId="77777777" w:rsidTr="00AC4676">
        <w:tc>
          <w:tcPr>
            <w:tcW w:w="521" w:type="dxa"/>
          </w:tcPr>
          <w:p w14:paraId="704059DB" w14:textId="07706867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3261" w:type="dxa"/>
            <w:tcBorders>
              <w:right w:val="single" w:sz="4" w:space="0" w:color="51145C" w:themeColor="accent6"/>
            </w:tcBorders>
          </w:tcPr>
          <w:p w14:paraId="31B29907" w14:textId="77777777" w:rsid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  <w:p w14:paraId="6FC40963" w14:textId="5AB01F6E" w:rsidR="00AC4676" w:rsidRPr="00E258FF" w:rsidRDefault="00AC4676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51145C" w:themeColor="accent6"/>
              <w:bottom w:val="nil"/>
              <w:right w:val="single" w:sz="4" w:space="0" w:color="51145C" w:themeColor="accent6"/>
            </w:tcBorders>
          </w:tcPr>
          <w:p w14:paraId="4EA90B48" w14:textId="77777777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567" w:type="dxa"/>
            <w:tcBorders>
              <w:left w:val="single" w:sz="4" w:space="0" w:color="51145C" w:themeColor="accent6"/>
            </w:tcBorders>
          </w:tcPr>
          <w:p w14:paraId="4622ADC9" w14:textId="43C377DC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3260" w:type="dxa"/>
          </w:tcPr>
          <w:p w14:paraId="3B71CFB0" w14:textId="0A1ABE41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</w:tr>
      <w:tr w:rsidR="00E258FF" w14:paraId="0694C1A1" w14:textId="77777777" w:rsidTr="00AC4676">
        <w:tc>
          <w:tcPr>
            <w:tcW w:w="521" w:type="dxa"/>
          </w:tcPr>
          <w:p w14:paraId="6B4BBFC7" w14:textId="7E61F561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3261" w:type="dxa"/>
            <w:tcBorders>
              <w:right w:val="single" w:sz="4" w:space="0" w:color="51145C" w:themeColor="accent6"/>
            </w:tcBorders>
          </w:tcPr>
          <w:p w14:paraId="02A41C82" w14:textId="77777777" w:rsid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  <w:p w14:paraId="54091F04" w14:textId="2BA561C2" w:rsidR="00AC4676" w:rsidRPr="00E258FF" w:rsidRDefault="00AC4676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51145C" w:themeColor="accent6"/>
              <w:bottom w:val="nil"/>
              <w:right w:val="single" w:sz="4" w:space="0" w:color="51145C" w:themeColor="accent6"/>
            </w:tcBorders>
          </w:tcPr>
          <w:p w14:paraId="7CF7C1AE" w14:textId="77777777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567" w:type="dxa"/>
            <w:tcBorders>
              <w:left w:val="single" w:sz="4" w:space="0" w:color="51145C" w:themeColor="accent6"/>
            </w:tcBorders>
          </w:tcPr>
          <w:p w14:paraId="47CE1943" w14:textId="107A6D65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3260" w:type="dxa"/>
          </w:tcPr>
          <w:p w14:paraId="48ABEC4A" w14:textId="5FD54E4F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</w:tr>
      <w:tr w:rsidR="00E258FF" w14:paraId="56AF0B4C" w14:textId="77777777" w:rsidTr="00AC4676">
        <w:tc>
          <w:tcPr>
            <w:tcW w:w="521" w:type="dxa"/>
          </w:tcPr>
          <w:p w14:paraId="13D502CD" w14:textId="0F0F92C3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3261" w:type="dxa"/>
            <w:tcBorders>
              <w:right w:val="single" w:sz="4" w:space="0" w:color="51145C" w:themeColor="accent6"/>
            </w:tcBorders>
          </w:tcPr>
          <w:p w14:paraId="5AA00F2B" w14:textId="77777777" w:rsid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  <w:p w14:paraId="6DD9269F" w14:textId="6CE65036" w:rsidR="00AC4676" w:rsidRPr="00E258FF" w:rsidRDefault="00AC4676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51145C" w:themeColor="accent6"/>
              <w:bottom w:val="nil"/>
              <w:right w:val="single" w:sz="4" w:space="0" w:color="51145C" w:themeColor="accent6"/>
            </w:tcBorders>
          </w:tcPr>
          <w:p w14:paraId="3EAB8BC9" w14:textId="77777777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567" w:type="dxa"/>
            <w:tcBorders>
              <w:left w:val="single" w:sz="4" w:space="0" w:color="51145C" w:themeColor="accent6"/>
            </w:tcBorders>
          </w:tcPr>
          <w:p w14:paraId="561E78C2" w14:textId="4808B0FB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  <w:tc>
          <w:tcPr>
            <w:tcW w:w="3260" w:type="dxa"/>
          </w:tcPr>
          <w:p w14:paraId="6A0B830A" w14:textId="5E2B8E8D" w:rsidR="00E258FF" w:rsidRPr="00E258FF" w:rsidRDefault="00E258FF" w:rsidP="00EA3665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32"/>
                <w:szCs w:val="32"/>
                <w:lang w:val="en-US"/>
              </w:rPr>
            </w:pPr>
          </w:p>
        </w:tc>
      </w:tr>
    </w:tbl>
    <w:p w14:paraId="307FA931" w14:textId="77777777" w:rsidR="00E258FF" w:rsidRDefault="00E258FF" w:rsidP="00F1408C">
      <w:pPr>
        <w:rPr>
          <w:rFonts w:ascii="Arial" w:hAnsi="Arial" w:cs="Arial"/>
          <w:b/>
          <w:color w:val="EA5B0C" w:themeColor="accent1"/>
          <w:lang w:val="en-US"/>
        </w:rPr>
      </w:pPr>
    </w:p>
    <w:p w14:paraId="6BBD8E46" w14:textId="77777777" w:rsidR="00E258FF" w:rsidRDefault="00E258FF" w:rsidP="00F1408C">
      <w:pPr>
        <w:rPr>
          <w:rFonts w:ascii="Arial" w:hAnsi="Arial" w:cs="Arial"/>
          <w:b/>
          <w:color w:val="EA5B0C" w:themeColor="accent1"/>
          <w:lang w:val="en-US"/>
        </w:rPr>
      </w:pPr>
    </w:p>
    <w:p w14:paraId="6905F51E" w14:textId="77777777" w:rsidR="00E258FF" w:rsidRDefault="00E258FF" w:rsidP="00F1408C">
      <w:pPr>
        <w:rPr>
          <w:rFonts w:ascii="Arial" w:hAnsi="Arial" w:cs="Arial"/>
          <w:b/>
          <w:color w:val="EA5B0C" w:themeColor="accent1"/>
          <w:lang w:val="en-US"/>
        </w:rPr>
      </w:pPr>
    </w:p>
    <w:p w14:paraId="2F69DBE7" w14:textId="77777777" w:rsidR="00E258FF" w:rsidRDefault="00E258FF" w:rsidP="00F1408C">
      <w:pPr>
        <w:rPr>
          <w:rFonts w:ascii="Arial" w:hAnsi="Arial" w:cs="Arial"/>
          <w:b/>
          <w:color w:val="EA5B0C" w:themeColor="accent1"/>
          <w:lang w:val="en-US"/>
        </w:rPr>
      </w:pPr>
    </w:p>
    <w:p w14:paraId="4CA7749B" w14:textId="70B5CA11" w:rsidR="00E258FF" w:rsidRDefault="00E258FF" w:rsidP="00F1408C">
      <w:pPr>
        <w:rPr>
          <w:rFonts w:ascii="Arial" w:hAnsi="Arial" w:cs="Arial"/>
          <w:b/>
          <w:color w:val="EA5B0C" w:themeColor="accent1"/>
          <w:lang w:val="en-US"/>
        </w:rPr>
      </w:pPr>
    </w:p>
    <w:p w14:paraId="0915F1AE" w14:textId="77777777" w:rsidR="00561AFC" w:rsidRDefault="00561AFC" w:rsidP="00F1408C">
      <w:pPr>
        <w:rPr>
          <w:rFonts w:ascii="Arial" w:hAnsi="Arial" w:cs="Arial"/>
          <w:b/>
          <w:color w:val="EA5B0C" w:themeColor="accent1"/>
          <w:lang w:val="en-US"/>
        </w:rPr>
      </w:pPr>
    </w:p>
    <w:p w14:paraId="2E6EF98A" w14:textId="77777777" w:rsidR="00E258FF" w:rsidRDefault="00E258FF" w:rsidP="00F1408C">
      <w:pPr>
        <w:rPr>
          <w:rFonts w:ascii="Arial" w:hAnsi="Arial" w:cs="Arial"/>
          <w:b/>
          <w:color w:val="EA5B0C" w:themeColor="accent1"/>
          <w:lang w:val="en-US"/>
        </w:rPr>
      </w:pPr>
    </w:p>
    <w:p w14:paraId="16CBB763" w14:textId="77777777" w:rsidR="00E258FF" w:rsidRDefault="00E258FF" w:rsidP="00F1408C">
      <w:pPr>
        <w:rPr>
          <w:rFonts w:ascii="Arial" w:hAnsi="Arial" w:cs="Arial"/>
          <w:b/>
          <w:color w:val="EA5B0C" w:themeColor="accent1"/>
          <w:lang w:val="en-US"/>
        </w:rPr>
      </w:pPr>
    </w:p>
    <w:p w14:paraId="60FDA3A6" w14:textId="77777777" w:rsidR="00E258FF" w:rsidRDefault="00E258FF" w:rsidP="00F1408C">
      <w:pPr>
        <w:rPr>
          <w:rFonts w:ascii="Arial" w:hAnsi="Arial" w:cs="Arial"/>
          <w:b/>
          <w:color w:val="EA5B0C" w:themeColor="accent1"/>
          <w:lang w:val="en-US"/>
        </w:rPr>
      </w:pPr>
    </w:p>
    <w:p w14:paraId="75104636" w14:textId="26D99546" w:rsidR="00F1408C" w:rsidRPr="004E12C6" w:rsidRDefault="00F1408C" w:rsidP="00F1408C">
      <w:pPr>
        <w:rPr>
          <w:rFonts w:ascii="Arial" w:hAnsi="Arial" w:cs="Arial"/>
          <w:b/>
          <w:color w:val="EA5B0C" w:themeColor="accent1"/>
          <w:sz w:val="32"/>
          <w:szCs w:val="32"/>
          <w:lang w:val="en-US"/>
        </w:rPr>
      </w:pPr>
      <w:r w:rsidRPr="004E12C6">
        <w:rPr>
          <w:rFonts w:ascii="Arial" w:hAnsi="Arial" w:cs="Arial"/>
          <w:b/>
          <w:color w:val="EA5B0C" w:themeColor="accent1"/>
          <w:sz w:val="32"/>
          <w:szCs w:val="32"/>
          <w:lang w:val="en-US"/>
        </w:rPr>
        <w:lastRenderedPageBreak/>
        <w:t xml:space="preserve">Reading </w:t>
      </w:r>
    </w:p>
    <w:p w14:paraId="0C628EAA" w14:textId="77777777" w:rsidR="00F1408C" w:rsidRPr="00017FC2" w:rsidRDefault="00F1408C" w:rsidP="00F1408C">
      <w:pPr>
        <w:rPr>
          <w:rFonts w:ascii="Arial" w:hAnsi="Arial" w:cs="Arial"/>
          <w:lang w:val="en-US"/>
        </w:rPr>
      </w:pPr>
    </w:p>
    <w:p w14:paraId="4BE33E3B" w14:textId="7B485B82" w:rsidR="00413938" w:rsidRDefault="00A670F5" w:rsidP="00413938">
      <w:p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Fill in your</w:t>
      </w:r>
      <w:r w:rsidR="00413938">
        <w:rPr>
          <w:rFonts w:ascii="Arial" w:hAnsi="Arial" w:cs="Arial"/>
          <w:lang w:val="en-US"/>
        </w:rPr>
        <w:t xml:space="preserve"> reading log</w:t>
      </w:r>
      <w:r>
        <w:rPr>
          <w:rFonts w:ascii="Arial" w:hAnsi="Arial" w:cs="Arial"/>
          <w:lang w:val="en-US"/>
        </w:rPr>
        <w:t xml:space="preserve"> each time you read.</w:t>
      </w:r>
    </w:p>
    <w:p w14:paraId="67D742CF" w14:textId="77777777" w:rsidR="00413938" w:rsidRDefault="00413938" w:rsidP="00413938">
      <w:pPr>
        <w:rPr>
          <w:rFonts w:ascii="Arial" w:hAnsi="Arial" w:cs="Arial"/>
          <w:lang w:val="en-US"/>
        </w:rPr>
      </w:pPr>
    </w:p>
    <w:p w14:paraId="482AF62F" w14:textId="65276453" w:rsidR="00413938" w:rsidRPr="00696288" w:rsidRDefault="00413938" w:rsidP="00413938">
      <w:pPr>
        <w:rPr>
          <w:rFonts w:ascii="Arial" w:hAnsi="Arial" w:cs="Arial"/>
          <w:b/>
          <w:color w:val="51145C" w:themeColor="accent6"/>
          <w:lang w:val="en-US"/>
        </w:rPr>
      </w:pPr>
      <w:r w:rsidRPr="00696288">
        <w:rPr>
          <w:rFonts w:ascii="Arial" w:hAnsi="Arial" w:cs="Arial"/>
          <w:b/>
          <w:color w:val="51145C" w:themeColor="accent6"/>
          <w:lang w:val="en-US"/>
        </w:rPr>
        <w:t xml:space="preserve">1. </w:t>
      </w:r>
      <w:proofErr w:type="spellStart"/>
      <w:r w:rsidRPr="00696288">
        <w:rPr>
          <w:rFonts w:ascii="Arial" w:hAnsi="Arial" w:cs="Arial"/>
          <w:b/>
          <w:color w:val="51145C" w:themeColor="accent6"/>
          <w:lang w:val="en-US"/>
        </w:rPr>
        <w:t>Practise</w:t>
      </w:r>
      <w:proofErr w:type="spellEnd"/>
      <w:r w:rsidRPr="00696288">
        <w:rPr>
          <w:rFonts w:ascii="Arial" w:hAnsi="Arial" w:cs="Arial"/>
          <w:b/>
          <w:color w:val="51145C" w:themeColor="accent6"/>
          <w:lang w:val="en-US"/>
        </w:rPr>
        <w:t xml:space="preserve"> </w:t>
      </w:r>
      <w:r w:rsidR="00A670F5" w:rsidRPr="00696288">
        <w:rPr>
          <w:rFonts w:ascii="Arial" w:hAnsi="Arial" w:cs="Arial"/>
          <w:b/>
          <w:color w:val="51145C" w:themeColor="accent6"/>
          <w:lang w:val="en-US"/>
        </w:rPr>
        <w:t xml:space="preserve">using a </w:t>
      </w:r>
      <w:r w:rsidRPr="00696288">
        <w:rPr>
          <w:rFonts w:ascii="Arial" w:hAnsi="Arial" w:cs="Arial"/>
          <w:b/>
          <w:color w:val="51145C" w:themeColor="accent6"/>
          <w:lang w:val="en-US"/>
        </w:rPr>
        <w:t xml:space="preserve">dictionary. </w:t>
      </w:r>
    </w:p>
    <w:p w14:paraId="333353FF" w14:textId="77777777" w:rsidR="00413938" w:rsidRDefault="00413938" w:rsidP="00413938">
      <w:pPr>
        <w:rPr>
          <w:rFonts w:ascii="Arial" w:hAnsi="Arial" w:cs="Arial"/>
          <w:b/>
          <w:lang w:val="en-US"/>
        </w:rPr>
      </w:pPr>
    </w:p>
    <w:p w14:paraId="532A3F31" w14:textId="2C9FBBFA" w:rsidR="00413938" w:rsidRDefault="00413938" w:rsidP="00413938">
      <w:pPr>
        <w:pStyle w:val="ListParagraph"/>
        <w:numPr>
          <w:ilvl w:val="0"/>
          <w:numId w:val="27"/>
        </w:numPr>
        <w:rPr>
          <w:rFonts w:ascii="Arial" w:hAnsi="Arial" w:cs="Arial"/>
          <w:lang w:val="en-US"/>
        </w:rPr>
      </w:pPr>
      <w:r w:rsidRPr="00057B9D">
        <w:rPr>
          <w:rFonts w:ascii="Arial" w:hAnsi="Arial" w:cs="Arial"/>
          <w:lang w:val="en-US"/>
        </w:rPr>
        <w:t>Look around you</w:t>
      </w:r>
      <w:r w:rsidR="00A670F5">
        <w:rPr>
          <w:rFonts w:ascii="Arial" w:hAnsi="Arial" w:cs="Arial"/>
          <w:lang w:val="en-US"/>
        </w:rPr>
        <w:t>. What words can you see?</w:t>
      </w:r>
      <w:r w:rsidRPr="00057B9D">
        <w:rPr>
          <w:rFonts w:ascii="Arial" w:hAnsi="Arial" w:cs="Arial"/>
          <w:lang w:val="en-US"/>
        </w:rPr>
        <w:t xml:space="preserve"> </w:t>
      </w:r>
      <w:r w:rsidR="00A670F5">
        <w:rPr>
          <w:rFonts w:ascii="Arial" w:hAnsi="Arial" w:cs="Arial"/>
          <w:lang w:val="en-US"/>
        </w:rPr>
        <w:t>F</w:t>
      </w:r>
      <w:r w:rsidRPr="00057B9D">
        <w:rPr>
          <w:rFonts w:ascii="Arial" w:hAnsi="Arial" w:cs="Arial"/>
          <w:lang w:val="en-US"/>
        </w:rPr>
        <w:t>ind words on signs and notices. Copy them down</w:t>
      </w:r>
      <w:r w:rsidR="00A670F5">
        <w:rPr>
          <w:rFonts w:ascii="Arial" w:hAnsi="Arial" w:cs="Arial"/>
          <w:lang w:val="en-US"/>
        </w:rPr>
        <w:t>.</w:t>
      </w:r>
      <w:r w:rsidRPr="00057B9D">
        <w:rPr>
          <w:rFonts w:ascii="Arial" w:hAnsi="Arial" w:cs="Arial"/>
          <w:lang w:val="en-US"/>
        </w:rPr>
        <w:t xml:space="preserve"> </w:t>
      </w:r>
      <w:r w:rsidR="00A670F5">
        <w:rPr>
          <w:rFonts w:ascii="Arial" w:hAnsi="Arial" w:cs="Arial"/>
          <w:lang w:val="en-US"/>
        </w:rPr>
        <w:t>Look them up in the dictionary</w:t>
      </w:r>
      <w:r w:rsidRPr="00057B9D">
        <w:rPr>
          <w:rFonts w:ascii="Arial" w:hAnsi="Arial" w:cs="Arial"/>
          <w:lang w:val="en-US"/>
        </w:rPr>
        <w:t xml:space="preserve">. </w:t>
      </w:r>
      <w:r w:rsidR="00A670F5">
        <w:rPr>
          <w:rFonts w:ascii="Arial" w:hAnsi="Arial" w:cs="Arial"/>
          <w:lang w:val="en-US"/>
        </w:rPr>
        <w:t>How would you say these words in your own language?</w:t>
      </w:r>
    </w:p>
    <w:p w14:paraId="16C727AD" w14:textId="7F1F0B23" w:rsidR="00413938" w:rsidRDefault="00413938" w:rsidP="00413938">
      <w:pPr>
        <w:pStyle w:val="ListParagraph"/>
        <w:numPr>
          <w:ilvl w:val="0"/>
          <w:numId w:val="27"/>
        </w:numPr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Learn a new word a day from the dictionary</w:t>
      </w:r>
      <w:r w:rsidR="00A670F5">
        <w:rPr>
          <w:rFonts w:ascii="Arial" w:hAnsi="Arial" w:cs="Arial"/>
          <w:lang w:val="en-US"/>
        </w:rPr>
        <w:t>. S</w:t>
      </w:r>
      <w:r>
        <w:rPr>
          <w:rFonts w:ascii="Arial" w:hAnsi="Arial" w:cs="Arial"/>
          <w:lang w:val="en-US"/>
        </w:rPr>
        <w:t>ee if you can use it when you speak or write.</w:t>
      </w:r>
    </w:p>
    <w:p w14:paraId="2C0DB531" w14:textId="77777777" w:rsidR="00ED12E8" w:rsidRPr="00ED12E8" w:rsidRDefault="00ED12E8" w:rsidP="00ED12E8">
      <w:pPr>
        <w:ind w:left="360"/>
        <w:rPr>
          <w:rFonts w:ascii="Arial" w:hAnsi="Arial" w:cs="Arial"/>
          <w:lang w:val="en-US"/>
        </w:rPr>
      </w:pPr>
    </w:p>
    <w:p w14:paraId="71418BD7" w14:textId="38DAC920" w:rsidR="00ED12E8" w:rsidRDefault="00ED12E8" w:rsidP="00ED12E8">
      <w:pPr>
        <w:rPr>
          <w:rFonts w:ascii="Arial" w:hAnsi="Arial" w:cs="Arial"/>
          <w:b/>
          <w:color w:val="51145C" w:themeColor="accent6"/>
          <w:lang w:val="en-US"/>
        </w:rPr>
      </w:pPr>
      <w:r w:rsidRPr="00561AFC">
        <w:rPr>
          <w:rFonts w:ascii="Arial" w:hAnsi="Arial" w:cs="Arial"/>
          <w:b/>
          <w:color w:val="51145C" w:themeColor="accent6"/>
          <w:lang w:val="en-US"/>
        </w:rPr>
        <w:t>Using a dictionary</w:t>
      </w:r>
    </w:p>
    <w:p w14:paraId="3C629230" w14:textId="77777777" w:rsidR="00640673" w:rsidRDefault="00640673" w:rsidP="00ED12E8">
      <w:pPr>
        <w:rPr>
          <w:rFonts w:ascii="Arial" w:hAnsi="Arial" w:cs="Arial"/>
          <w:b/>
          <w:color w:val="51145C" w:themeColor="accent6"/>
          <w:lang w:val="en-US"/>
        </w:rPr>
      </w:pPr>
    </w:p>
    <w:tbl>
      <w:tblPr>
        <w:tblStyle w:val="TableGrid"/>
        <w:tblW w:w="9016" w:type="dxa"/>
        <w:tblInd w:w="-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550"/>
        <w:gridCol w:w="2958"/>
        <w:gridCol w:w="4508"/>
      </w:tblGrid>
      <w:tr w:rsidR="00640673" w14:paraId="63FD5416" w14:textId="77777777" w:rsidTr="00640673">
        <w:trPr>
          <w:cantSplit/>
          <w:trHeight w:val="567"/>
        </w:trPr>
        <w:tc>
          <w:tcPr>
            <w:tcW w:w="1550" w:type="dxa"/>
            <w:shd w:val="clear" w:color="auto" w:fill="51145C" w:themeFill="accent6"/>
            <w:vAlign w:val="center"/>
          </w:tcPr>
          <w:p w14:paraId="05A0681C" w14:textId="575823B9" w:rsidR="00640673" w:rsidRPr="00017FC2" w:rsidRDefault="00640673" w:rsidP="00E9542C">
            <w:pPr>
              <w:pStyle w:val="ListParagraph"/>
              <w:ind w:left="0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Word</w:t>
            </w:r>
            <w:r w:rsidRPr="00017FC2">
              <w:rPr>
                <w:rFonts w:ascii="Arial" w:hAnsi="Arial" w:cs="Arial"/>
                <w:b/>
                <w:lang w:val="en-US"/>
              </w:rPr>
              <w:t>:</w:t>
            </w:r>
          </w:p>
        </w:tc>
        <w:tc>
          <w:tcPr>
            <w:tcW w:w="7466" w:type="dxa"/>
            <w:gridSpan w:val="2"/>
          </w:tcPr>
          <w:p w14:paraId="75C6BAE8" w14:textId="77777777" w:rsidR="00640673" w:rsidRDefault="00640673" w:rsidP="00E9542C">
            <w:pPr>
              <w:pStyle w:val="ListParagraph"/>
              <w:ind w:left="0"/>
              <w:rPr>
                <w:rFonts w:cs="Arial"/>
                <w:b/>
                <w:lang w:val="en-US"/>
              </w:rPr>
            </w:pPr>
          </w:p>
        </w:tc>
      </w:tr>
      <w:tr w:rsidR="001D6E0D" w14:paraId="08DEA271" w14:textId="77777777" w:rsidTr="00F5684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508" w:type="dxa"/>
            <w:gridSpan w:val="2"/>
            <w:shd w:val="clear" w:color="auto" w:fill="51145C" w:themeFill="accent6"/>
          </w:tcPr>
          <w:p w14:paraId="7D1A5BE3" w14:textId="5B769A45" w:rsidR="001D6E0D" w:rsidRPr="001D6E0D" w:rsidRDefault="001D6E0D" w:rsidP="001D6E0D">
            <w:pPr>
              <w:jc w:val="center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Where did you see this word?</w:t>
            </w:r>
          </w:p>
        </w:tc>
        <w:tc>
          <w:tcPr>
            <w:tcW w:w="4508" w:type="dxa"/>
            <w:shd w:val="clear" w:color="auto" w:fill="51145C" w:themeFill="accent6"/>
          </w:tcPr>
          <w:p w14:paraId="77440E1F" w14:textId="51E7008F" w:rsidR="001D6E0D" w:rsidRPr="001D6E0D" w:rsidRDefault="001D6E0D" w:rsidP="001D6E0D">
            <w:pPr>
              <w:jc w:val="center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What does it mean?</w:t>
            </w:r>
          </w:p>
        </w:tc>
      </w:tr>
      <w:tr w:rsidR="001D6E0D" w14:paraId="3CC6A317" w14:textId="77777777" w:rsidTr="00F5684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508" w:type="dxa"/>
            <w:gridSpan w:val="2"/>
          </w:tcPr>
          <w:p w14:paraId="421C0067" w14:textId="77777777" w:rsidR="001D6E0D" w:rsidRDefault="001D6E0D" w:rsidP="00F7023E">
            <w:pPr>
              <w:rPr>
                <w:rFonts w:ascii="Arial" w:hAnsi="Arial" w:cs="Arial"/>
                <w:b/>
                <w:lang w:val="en-US"/>
              </w:rPr>
            </w:pPr>
          </w:p>
          <w:p w14:paraId="3CC1A88B" w14:textId="58013C4E" w:rsidR="001D6E0D" w:rsidRDefault="001D6E0D" w:rsidP="00F7023E">
            <w:pPr>
              <w:rPr>
                <w:rFonts w:ascii="Arial" w:hAnsi="Arial" w:cs="Arial"/>
                <w:b/>
                <w:lang w:val="en-US"/>
              </w:rPr>
            </w:pPr>
          </w:p>
          <w:p w14:paraId="427362FD" w14:textId="77777777" w:rsidR="00640673" w:rsidRDefault="00640673" w:rsidP="00F7023E">
            <w:pPr>
              <w:rPr>
                <w:rFonts w:ascii="Arial" w:hAnsi="Arial" w:cs="Arial"/>
                <w:b/>
                <w:lang w:val="en-US"/>
              </w:rPr>
            </w:pPr>
          </w:p>
          <w:p w14:paraId="600A812C" w14:textId="474853BF" w:rsidR="001D6E0D" w:rsidRPr="001D6E0D" w:rsidRDefault="001D6E0D" w:rsidP="00F7023E">
            <w:pPr>
              <w:rPr>
                <w:rFonts w:ascii="Arial" w:hAnsi="Arial" w:cs="Arial"/>
                <w:b/>
                <w:lang w:val="en-US"/>
              </w:rPr>
            </w:pPr>
          </w:p>
        </w:tc>
        <w:tc>
          <w:tcPr>
            <w:tcW w:w="4508" w:type="dxa"/>
          </w:tcPr>
          <w:p w14:paraId="0E0A50B3" w14:textId="77777777" w:rsidR="001D6E0D" w:rsidRPr="001D6E0D" w:rsidRDefault="001D6E0D" w:rsidP="00F7023E">
            <w:pPr>
              <w:rPr>
                <w:rFonts w:ascii="Arial" w:hAnsi="Arial" w:cs="Arial"/>
                <w:b/>
                <w:lang w:val="en-US"/>
              </w:rPr>
            </w:pPr>
          </w:p>
        </w:tc>
      </w:tr>
      <w:tr w:rsidR="00640673" w14:paraId="7D741F3A" w14:textId="77777777" w:rsidTr="0064067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67"/>
        </w:trPr>
        <w:tc>
          <w:tcPr>
            <w:tcW w:w="1550" w:type="dxa"/>
            <w:shd w:val="clear" w:color="auto" w:fill="51145C" w:themeFill="accent6"/>
            <w:vAlign w:val="center"/>
          </w:tcPr>
          <w:p w14:paraId="44B29814" w14:textId="77777777" w:rsidR="00640673" w:rsidRPr="00017FC2" w:rsidRDefault="00640673" w:rsidP="00640673">
            <w:pPr>
              <w:pStyle w:val="ListParagraph"/>
              <w:ind w:left="0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Word</w:t>
            </w:r>
            <w:r w:rsidRPr="00017FC2">
              <w:rPr>
                <w:rFonts w:ascii="Arial" w:hAnsi="Arial" w:cs="Arial"/>
                <w:b/>
                <w:lang w:val="en-US"/>
              </w:rPr>
              <w:t>:</w:t>
            </w:r>
          </w:p>
        </w:tc>
        <w:tc>
          <w:tcPr>
            <w:tcW w:w="7466" w:type="dxa"/>
            <w:gridSpan w:val="2"/>
          </w:tcPr>
          <w:p w14:paraId="128117A0" w14:textId="77777777" w:rsidR="00640673" w:rsidRDefault="00640673" w:rsidP="00E9542C">
            <w:pPr>
              <w:pStyle w:val="ListParagraph"/>
              <w:ind w:left="0"/>
              <w:rPr>
                <w:rFonts w:cs="Arial"/>
                <w:b/>
                <w:lang w:val="en-US"/>
              </w:rPr>
            </w:pPr>
          </w:p>
        </w:tc>
      </w:tr>
      <w:tr w:rsidR="00640673" w14:paraId="231E53EC" w14:textId="77777777" w:rsidTr="00F5684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508" w:type="dxa"/>
            <w:gridSpan w:val="2"/>
            <w:shd w:val="clear" w:color="auto" w:fill="51145C" w:themeFill="accent6"/>
          </w:tcPr>
          <w:p w14:paraId="6ADEE68F" w14:textId="77777777" w:rsidR="00640673" w:rsidRPr="001D6E0D" w:rsidRDefault="00640673" w:rsidP="00E9542C">
            <w:pPr>
              <w:jc w:val="center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Where did you see this word?</w:t>
            </w:r>
          </w:p>
        </w:tc>
        <w:tc>
          <w:tcPr>
            <w:tcW w:w="4508" w:type="dxa"/>
            <w:shd w:val="clear" w:color="auto" w:fill="51145C" w:themeFill="accent6"/>
          </w:tcPr>
          <w:p w14:paraId="043FEAC6" w14:textId="77777777" w:rsidR="00640673" w:rsidRPr="001D6E0D" w:rsidRDefault="00640673" w:rsidP="00E9542C">
            <w:pPr>
              <w:jc w:val="center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What does it mean?</w:t>
            </w:r>
          </w:p>
        </w:tc>
      </w:tr>
      <w:tr w:rsidR="00640673" w14:paraId="64CD8E21" w14:textId="77777777" w:rsidTr="00F5684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508" w:type="dxa"/>
            <w:gridSpan w:val="2"/>
          </w:tcPr>
          <w:p w14:paraId="5D863BBB" w14:textId="77777777" w:rsidR="00640673" w:rsidRDefault="00640673" w:rsidP="00E9542C">
            <w:pPr>
              <w:rPr>
                <w:rFonts w:ascii="Arial" w:hAnsi="Arial" w:cs="Arial"/>
                <w:b/>
                <w:lang w:val="en-US"/>
              </w:rPr>
            </w:pPr>
          </w:p>
          <w:p w14:paraId="01AE5B37" w14:textId="77777777" w:rsidR="00640673" w:rsidRDefault="00640673" w:rsidP="00E9542C">
            <w:pPr>
              <w:rPr>
                <w:rFonts w:ascii="Arial" w:hAnsi="Arial" w:cs="Arial"/>
                <w:b/>
                <w:lang w:val="en-US"/>
              </w:rPr>
            </w:pPr>
          </w:p>
          <w:p w14:paraId="64597C45" w14:textId="77777777" w:rsidR="00640673" w:rsidRDefault="00640673" w:rsidP="00E9542C">
            <w:pPr>
              <w:rPr>
                <w:rFonts w:ascii="Arial" w:hAnsi="Arial" w:cs="Arial"/>
                <w:b/>
                <w:lang w:val="en-US"/>
              </w:rPr>
            </w:pPr>
          </w:p>
          <w:p w14:paraId="18EDFE23" w14:textId="1ACA778F" w:rsidR="00640673" w:rsidRPr="001D6E0D" w:rsidRDefault="00640673" w:rsidP="00E9542C">
            <w:pPr>
              <w:rPr>
                <w:rFonts w:ascii="Arial" w:hAnsi="Arial" w:cs="Arial"/>
                <w:b/>
                <w:lang w:val="en-US"/>
              </w:rPr>
            </w:pPr>
          </w:p>
        </w:tc>
        <w:tc>
          <w:tcPr>
            <w:tcW w:w="4508" w:type="dxa"/>
          </w:tcPr>
          <w:p w14:paraId="7D3B3E2F" w14:textId="77777777" w:rsidR="00640673" w:rsidRPr="001D6E0D" w:rsidRDefault="00640673" w:rsidP="00E9542C">
            <w:pPr>
              <w:rPr>
                <w:rFonts w:ascii="Arial" w:hAnsi="Arial" w:cs="Arial"/>
                <w:b/>
                <w:lang w:val="en-US"/>
              </w:rPr>
            </w:pPr>
          </w:p>
        </w:tc>
      </w:tr>
      <w:tr w:rsidR="00640673" w14:paraId="5CF6CB5C" w14:textId="77777777" w:rsidTr="0064067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67"/>
        </w:trPr>
        <w:tc>
          <w:tcPr>
            <w:tcW w:w="1550" w:type="dxa"/>
            <w:shd w:val="clear" w:color="auto" w:fill="51145C" w:themeFill="accent6"/>
            <w:vAlign w:val="center"/>
          </w:tcPr>
          <w:p w14:paraId="3CD267F9" w14:textId="77777777" w:rsidR="00640673" w:rsidRPr="00017FC2" w:rsidRDefault="00640673" w:rsidP="00640673">
            <w:pPr>
              <w:pStyle w:val="ListParagraph"/>
              <w:ind w:left="0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Word</w:t>
            </w:r>
            <w:r w:rsidRPr="00017FC2">
              <w:rPr>
                <w:rFonts w:ascii="Arial" w:hAnsi="Arial" w:cs="Arial"/>
                <w:b/>
                <w:lang w:val="en-US"/>
              </w:rPr>
              <w:t>:</w:t>
            </w:r>
          </w:p>
        </w:tc>
        <w:tc>
          <w:tcPr>
            <w:tcW w:w="7466" w:type="dxa"/>
            <w:gridSpan w:val="2"/>
          </w:tcPr>
          <w:p w14:paraId="6EEB8915" w14:textId="77777777" w:rsidR="00640673" w:rsidRDefault="00640673" w:rsidP="00E9542C">
            <w:pPr>
              <w:pStyle w:val="ListParagraph"/>
              <w:ind w:left="0"/>
              <w:rPr>
                <w:rFonts w:cs="Arial"/>
                <w:b/>
                <w:lang w:val="en-US"/>
              </w:rPr>
            </w:pPr>
          </w:p>
        </w:tc>
      </w:tr>
      <w:tr w:rsidR="00640673" w14:paraId="1D180E7E" w14:textId="77777777" w:rsidTr="00F5684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508" w:type="dxa"/>
            <w:gridSpan w:val="2"/>
            <w:shd w:val="clear" w:color="auto" w:fill="51145C" w:themeFill="accent6"/>
          </w:tcPr>
          <w:p w14:paraId="02E47572" w14:textId="77777777" w:rsidR="00640673" w:rsidRPr="001D6E0D" w:rsidRDefault="00640673" w:rsidP="00E9542C">
            <w:pPr>
              <w:jc w:val="center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Where did you see this word?</w:t>
            </w:r>
          </w:p>
        </w:tc>
        <w:tc>
          <w:tcPr>
            <w:tcW w:w="4508" w:type="dxa"/>
            <w:shd w:val="clear" w:color="auto" w:fill="51145C" w:themeFill="accent6"/>
          </w:tcPr>
          <w:p w14:paraId="117A54E8" w14:textId="77777777" w:rsidR="00640673" w:rsidRPr="001D6E0D" w:rsidRDefault="00640673" w:rsidP="00E9542C">
            <w:pPr>
              <w:jc w:val="center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What does it mean?</w:t>
            </w:r>
          </w:p>
        </w:tc>
      </w:tr>
      <w:tr w:rsidR="00640673" w14:paraId="700E1C7F" w14:textId="77777777" w:rsidTr="00F5684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508" w:type="dxa"/>
            <w:gridSpan w:val="2"/>
          </w:tcPr>
          <w:p w14:paraId="3EF0C9D2" w14:textId="77777777" w:rsidR="00640673" w:rsidRDefault="00640673" w:rsidP="00E9542C">
            <w:pPr>
              <w:rPr>
                <w:rFonts w:ascii="Arial" w:hAnsi="Arial" w:cs="Arial"/>
                <w:b/>
                <w:lang w:val="en-US"/>
              </w:rPr>
            </w:pPr>
          </w:p>
          <w:p w14:paraId="367B5328" w14:textId="25CCD41F" w:rsidR="00640673" w:rsidRDefault="00640673" w:rsidP="00E9542C">
            <w:pPr>
              <w:rPr>
                <w:rFonts w:ascii="Arial" w:hAnsi="Arial" w:cs="Arial"/>
                <w:b/>
                <w:lang w:val="en-US"/>
              </w:rPr>
            </w:pPr>
          </w:p>
          <w:p w14:paraId="3DF27DA2" w14:textId="77777777" w:rsidR="00640673" w:rsidRDefault="00640673" w:rsidP="00E9542C">
            <w:pPr>
              <w:rPr>
                <w:rFonts w:ascii="Arial" w:hAnsi="Arial" w:cs="Arial"/>
                <w:b/>
                <w:lang w:val="en-US"/>
              </w:rPr>
            </w:pPr>
          </w:p>
          <w:p w14:paraId="34320584" w14:textId="77777777" w:rsidR="00640673" w:rsidRPr="001D6E0D" w:rsidRDefault="00640673" w:rsidP="00E9542C">
            <w:pPr>
              <w:rPr>
                <w:rFonts w:ascii="Arial" w:hAnsi="Arial" w:cs="Arial"/>
                <w:b/>
                <w:lang w:val="en-US"/>
              </w:rPr>
            </w:pPr>
          </w:p>
        </w:tc>
        <w:tc>
          <w:tcPr>
            <w:tcW w:w="4508" w:type="dxa"/>
          </w:tcPr>
          <w:p w14:paraId="7E0A6693" w14:textId="77777777" w:rsidR="00640673" w:rsidRPr="001D6E0D" w:rsidRDefault="00640673" w:rsidP="00E9542C">
            <w:pPr>
              <w:rPr>
                <w:rFonts w:ascii="Arial" w:hAnsi="Arial" w:cs="Arial"/>
                <w:b/>
                <w:lang w:val="en-US"/>
              </w:rPr>
            </w:pPr>
          </w:p>
        </w:tc>
      </w:tr>
    </w:tbl>
    <w:p w14:paraId="7A279660" w14:textId="77777777" w:rsidR="001D6E0D" w:rsidRPr="0004428D" w:rsidRDefault="001D6E0D" w:rsidP="00F7023E">
      <w:pPr>
        <w:rPr>
          <w:rFonts w:ascii="Arial" w:hAnsi="Arial" w:cs="Arial"/>
          <w:b/>
          <w:sz w:val="32"/>
          <w:szCs w:val="32"/>
          <w:lang w:val="en-US"/>
        </w:rPr>
      </w:pPr>
    </w:p>
    <w:p w14:paraId="2C42B42F" w14:textId="1FDDB55B" w:rsidR="00413938" w:rsidRPr="00696288" w:rsidRDefault="00413938" w:rsidP="00413938">
      <w:pPr>
        <w:rPr>
          <w:rFonts w:ascii="Arial" w:hAnsi="Arial" w:cs="Arial"/>
          <w:b/>
          <w:color w:val="51145C" w:themeColor="accent6"/>
          <w:lang w:val="en-US"/>
        </w:rPr>
      </w:pPr>
      <w:r w:rsidRPr="00696288">
        <w:rPr>
          <w:rFonts w:ascii="Arial" w:hAnsi="Arial" w:cs="Arial"/>
          <w:b/>
          <w:color w:val="51145C" w:themeColor="accent6"/>
          <w:lang w:val="en-US"/>
        </w:rPr>
        <w:t>2. Work with texts</w:t>
      </w:r>
    </w:p>
    <w:p w14:paraId="56022D99" w14:textId="77777777" w:rsidR="00561AFC" w:rsidRDefault="00561AFC" w:rsidP="00561AFC">
      <w:pPr>
        <w:rPr>
          <w:rFonts w:ascii="Arial" w:hAnsi="Arial" w:cs="Arial"/>
          <w:lang w:val="en-US"/>
        </w:rPr>
      </w:pPr>
    </w:p>
    <w:p w14:paraId="312043B3" w14:textId="528BBDEE" w:rsidR="00413938" w:rsidRPr="00561AFC" w:rsidRDefault="00413938" w:rsidP="00561AFC">
      <w:pPr>
        <w:pStyle w:val="ListParagraph"/>
        <w:numPr>
          <w:ilvl w:val="0"/>
          <w:numId w:val="47"/>
        </w:numPr>
        <w:rPr>
          <w:rFonts w:ascii="Arial" w:hAnsi="Arial" w:cs="Arial"/>
          <w:lang w:val="en-US"/>
        </w:rPr>
      </w:pPr>
      <w:r w:rsidRPr="00561AFC">
        <w:rPr>
          <w:rFonts w:ascii="Arial" w:hAnsi="Arial" w:cs="Arial"/>
          <w:lang w:val="en-US"/>
        </w:rPr>
        <w:t xml:space="preserve">There are 10 texts in this </w:t>
      </w:r>
      <w:r w:rsidR="00A670F5" w:rsidRPr="00561AFC">
        <w:rPr>
          <w:rFonts w:ascii="Arial" w:hAnsi="Arial" w:cs="Arial"/>
          <w:lang w:val="en-US"/>
        </w:rPr>
        <w:t>booklet</w:t>
      </w:r>
      <w:r w:rsidRPr="00561AFC">
        <w:rPr>
          <w:rFonts w:ascii="Arial" w:hAnsi="Arial" w:cs="Arial"/>
          <w:lang w:val="en-US"/>
        </w:rPr>
        <w:t>.</w:t>
      </w:r>
    </w:p>
    <w:p w14:paraId="3DD1E4B2" w14:textId="77777777" w:rsidR="00413938" w:rsidRPr="00561AFC" w:rsidRDefault="00413938" w:rsidP="00561AFC">
      <w:pPr>
        <w:ind w:firstLine="720"/>
        <w:rPr>
          <w:rFonts w:ascii="Arial" w:hAnsi="Arial" w:cs="Arial"/>
          <w:lang w:val="en-US"/>
        </w:rPr>
      </w:pPr>
      <w:r w:rsidRPr="00561AFC">
        <w:rPr>
          <w:rFonts w:ascii="Arial" w:hAnsi="Arial" w:cs="Arial"/>
          <w:lang w:val="en-US"/>
        </w:rPr>
        <w:t>Choose one you like.</w:t>
      </w:r>
    </w:p>
    <w:p w14:paraId="383F631F" w14:textId="4B77E0F8" w:rsidR="00413938" w:rsidRPr="00561AFC" w:rsidRDefault="00413938" w:rsidP="00561AFC">
      <w:pPr>
        <w:ind w:left="720"/>
        <w:rPr>
          <w:rFonts w:ascii="Arial" w:hAnsi="Arial" w:cs="Arial"/>
          <w:lang w:val="en-US"/>
        </w:rPr>
      </w:pPr>
      <w:r w:rsidRPr="00561AFC">
        <w:rPr>
          <w:rFonts w:ascii="Arial" w:hAnsi="Arial" w:cs="Arial"/>
          <w:lang w:val="en-US"/>
        </w:rPr>
        <w:t xml:space="preserve">Read the text and do the </w:t>
      </w:r>
      <w:r w:rsidR="00A670F5" w:rsidRPr="00561AFC">
        <w:rPr>
          <w:rFonts w:ascii="Arial" w:hAnsi="Arial" w:cs="Arial"/>
          <w:lang w:val="en-US"/>
        </w:rPr>
        <w:t xml:space="preserve">tasks </w:t>
      </w:r>
      <w:r w:rsidRPr="00561AFC">
        <w:rPr>
          <w:rFonts w:ascii="Arial" w:hAnsi="Arial" w:cs="Arial"/>
          <w:lang w:val="en-US"/>
        </w:rPr>
        <w:t>that go with it.</w:t>
      </w:r>
    </w:p>
    <w:p w14:paraId="72CA69A9" w14:textId="77777777" w:rsidR="00413938" w:rsidRPr="00561AFC" w:rsidRDefault="00413938" w:rsidP="00561AFC">
      <w:pPr>
        <w:ind w:firstLine="720"/>
        <w:rPr>
          <w:rFonts w:ascii="Arial" w:hAnsi="Arial" w:cs="Arial"/>
          <w:lang w:val="en-US"/>
        </w:rPr>
      </w:pPr>
      <w:r w:rsidRPr="00561AFC">
        <w:rPr>
          <w:rFonts w:ascii="Arial" w:hAnsi="Arial" w:cs="Arial"/>
          <w:lang w:val="en-US"/>
        </w:rPr>
        <w:t>Fill in the reading log.</w:t>
      </w:r>
    </w:p>
    <w:p w14:paraId="5A446A95" w14:textId="77777777" w:rsidR="00413938" w:rsidRDefault="00413938" w:rsidP="00561AFC">
      <w:pPr>
        <w:pStyle w:val="ListParagraph"/>
        <w:rPr>
          <w:rFonts w:ascii="Arial" w:hAnsi="Arial" w:cs="Arial"/>
          <w:lang w:val="en-US"/>
        </w:rPr>
      </w:pPr>
    </w:p>
    <w:p w14:paraId="50CA9C34" w14:textId="77777777" w:rsidR="00AC4676" w:rsidRDefault="00413938" w:rsidP="00AC4676">
      <w:pPr>
        <w:pStyle w:val="ListParagraph"/>
        <w:numPr>
          <w:ilvl w:val="0"/>
          <w:numId w:val="47"/>
        </w:numPr>
        <w:rPr>
          <w:rFonts w:ascii="Arial" w:hAnsi="Arial" w:cs="Arial"/>
          <w:lang w:val="en-US"/>
        </w:rPr>
      </w:pPr>
      <w:r w:rsidRPr="00561AFC">
        <w:rPr>
          <w:rFonts w:ascii="Arial" w:hAnsi="Arial" w:cs="Arial"/>
          <w:lang w:val="en-US"/>
        </w:rPr>
        <w:t>Choose a text of your own</w:t>
      </w:r>
      <w:r w:rsidR="00A670F5" w:rsidRPr="00561AFC">
        <w:rPr>
          <w:rFonts w:ascii="Arial" w:hAnsi="Arial" w:cs="Arial"/>
          <w:lang w:val="en-US"/>
        </w:rPr>
        <w:t>.  It could be</w:t>
      </w:r>
      <w:r w:rsidRPr="00561AFC">
        <w:rPr>
          <w:rFonts w:ascii="Arial" w:hAnsi="Arial" w:cs="Arial"/>
          <w:lang w:val="en-US"/>
        </w:rPr>
        <w:t xml:space="preserve"> from a book, a newspaper or a magazine.</w:t>
      </w:r>
      <w:r w:rsidR="00AC4676">
        <w:rPr>
          <w:rFonts w:ascii="Arial" w:hAnsi="Arial" w:cs="Arial"/>
          <w:lang w:val="en-US"/>
        </w:rPr>
        <w:t xml:space="preserve">  </w:t>
      </w:r>
      <w:r w:rsidRPr="00AC4676">
        <w:rPr>
          <w:rFonts w:ascii="Arial" w:hAnsi="Arial" w:cs="Arial"/>
          <w:lang w:val="en-US"/>
        </w:rPr>
        <w:t>Read it and fill in the reading log.</w:t>
      </w:r>
      <w:r w:rsidR="00AC4676" w:rsidRPr="00AC4676">
        <w:rPr>
          <w:rFonts w:ascii="Arial" w:hAnsi="Arial" w:cs="Arial"/>
          <w:lang w:val="en-US"/>
        </w:rPr>
        <w:t xml:space="preserve">  </w:t>
      </w:r>
    </w:p>
    <w:p w14:paraId="411788AC" w14:textId="670F4B5A" w:rsidR="00413938" w:rsidRPr="00AC4676" w:rsidRDefault="00413938" w:rsidP="00AC4676">
      <w:pPr>
        <w:pStyle w:val="ListParagraph"/>
        <w:numPr>
          <w:ilvl w:val="0"/>
          <w:numId w:val="47"/>
        </w:numPr>
        <w:rPr>
          <w:rFonts w:ascii="Arial" w:hAnsi="Arial" w:cs="Arial"/>
          <w:lang w:val="en-US"/>
        </w:rPr>
      </w:pPr>
      <w:r w:rsidRPr="00AC4676">
        <w:rPr>
          <w:rFonts w:ascii="Arial" w:hAnsi="Arial" w:cs="Arial"/>
        </w:rPr>
        <w:t xml:space="preserve">You can make up your own </w:t>
      </w:r>
      <w:r w:rsidR="00A670F5" w:rsidRPr="00AC4676">
        <w:rPr>
          <w:rFonts w:ascii="Arial" w:hAnsi="Arial" w:cs="Arial"/>
        </w:rPr>
        <w:t xml:space="preserve">things </w:t>
      </w:r>
      <w:r w:rsidRPr="00AC4676">
        <w:rPr>
          <w:rFonts w:ascii="Arial" w:hAnsi="Arial" w:cs="Arial"/>
        </w:rPr>
        <w:t>to do.</w:t>
      </w:r>
    </w:p>
    <w:p w14:paraId="699646A5" w14:textId="77777777" w:rsidR="00AC4676" w:rsidRDefault="00AC4676" w:rsidP="00F1408C">
      <w:pPr>
        <w:rPr>
          <w:rFonts w:ascii="Arial" w:hAnsi="Arial" w:cs="Arial"/>
          <w:b/>
          <w:color w:val="51145C" w:themeColor="text2"/>
          <w:lang w:val="en-US"/>
        </w:rPr>
      </w:pPr>
    </w:p>
    <w:p w14:paraId="46AE9665" w14:textId="48225EA9" w:rsidR="00F1408C" w:rsidRPr="004A1A65" w:rsidRDefault="00F1408C" w:rsidP="00F1408C">
      <w:pPr>
        <w:rPr>
          <w:rFonts w:ascii="Arial" w:hAnsi="Arial" w:cs="Arial"/>
          <w:b/>
          <w:color w:val="51145C" w:themeColor="text2"/>
          <w:lang w:val="en-US"/>
        </w:rPr>
      </w:pPr>
      <w:r w:rsidRPr="004A1A65">
        <w:rPr>
          <w:rFonts w:ascii="Arial" w:hAnsi="Arial" w:cs="Arial"/>
          <w:b/>
          <w:color w:val="51145C" w:themeColor="text2"/>
          <w:lang w:val="en-US"/>
        </w:rPr>
        <w:lastRenderedPageBreak/>
        <w:t>Reading log</w:t>
      </w:r>
    </w:p>
    <w:p w14:paraId="32CC8685" w14:textId="77777777" w:rsidR="00F1408C" w:rsidRPr="00757152" w:rsidRDefault="00F1408C" w:rsidP="00F1408C">
      <w:pPr>
        <w:rPr>
          <w:rFonts w:ascii="Arial" w:hAnsi="Arial" w:cs="Arial"/>
          <w:b/>
          <w:color w:val="EA5B0C" w:themeColor="accent1"/>
          <w:lang w:val="en-US"/>
        </w:rPr>
      </w:pPr>
    </w:p>
    <w:tbl>
      <w:tblPr>
        <w:tblStyle w:val="TableGrid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694"/>
        <w:gridCol w:w="1298"/>
        <w:gridCol w:w="575"/>
        <w:gridCol w:w="1909"/>
        <w:gridCol w:w="1694"/>
        <w:gridCol w:w="1836"/>
      </w:tblGrid>
      <w:tr w:rsidR="00F1408C" w14:paraId="581A8AA3" w14:textId="77777777" w:rsidTr="001E7978">
        <w:trPr>
          <w:cantSplit/>
          <w:trHeight w:val="567"/>
        </w:trPr>
        <w:tc>
          <w:tcPr>
            <w:tcW w:w="3530" w:type="dxa"/>
            <w:gridSpan w:val="2"/>
            <w:shd w:val="clear" w:color="auto" w:fill="51145C" w:themeFill="accent6"/>
            <w:vAlign w:val="center"/>
          </w:tcPr>
          <w:p w14:paraId="2E51582A" w14:textId="33AD1264" w:rsidR="00F1408C" w:rsidRPr="00017FC2" w:rsidRDefault="00F1408C" w:rsidP="003839E3">
            <w:pPr>
              <w:pStyle w:val="ListParagraph"/>
              <w:ind w:left="0"/>
              <w:rPr>
                <w:rFonts w:ascii="Arial" w:hAnsi="Arial" w:cs="Arial"/>
                <w:b/>
                <w:lang w:val="en-US"/>
              </w:rPr>
            </w:pPr>
            <w:bookmarkStart w:id="2" w:name="_Hlk520187068"/>
            <w:r w:rsidRPr="00017FC2">
              <w:rPr>
                <w:rFonts w:ascii="Arial" w:hAnsi="Arial" w:cs="Arial"/>
                <w:b/>
                <w:lang w:val="en-US"/>
              </w:rPr>
              <w:t>Date completed:</w:t>
            </w:r>
          </w:p>
        </w:tc>
        <w:tc>
          <w:tcPr>
            <w:tcW w:w="5476" w:type="dxa"/>
            <w:gridSpan w:val="4"/>
          </w:tcPr>
          <w:p w14:paraId="01B000C7" w14:textId="77777777" w:rsidR="00F1408C" w:rsidRDefault="00F1408C" w:rsidP="003C3867">
            <w:pPr>
              <w:pStyle w:val="ListParagraph"/>
              <w:ind w:left="0"/>
              <w:rPr>
                <w:rFonts w:cs="Arial"/>
                <w:b/>
                <w:lang w:val="en-US"/>
              </w:rPr>
            </w:pPr>
          </w:p>
        </w:tc>
      </w:tr>
      <w:tr w:rsidR="00F1408C" w14:paraId="3A3572F3" w14:textId="77777777" w:rsidTr="001E7978">
        <w:trPr>
          <w:cantSplit/>
          <w:trHeight w:val="567"/>
        </w:trPr>
        <w:tc>
          <w:tcPr>
            <w:tcW w:w="3530" w:type="dxa"/>
            <w:gridSpan w:val="2"/>
            <w:shd w:val="clear" w:color="auto" w:fill="51145C" w:themeFill="accent6"/>
            <w:vAlign w:val="center"/>
          </w:tcPr>
          <w:p w14:paraId="3E45FF72" w14:textId="11A7609F" w:rsidR="00F1408C" w:rsidRPr="00017FC2" w:rsidRDefault="00F1408C" w:rsidP="003839E3">
            <w:pPr>
              <w:pStyle w:val="ListParagraph"/>
              <w:ind w:left="0"/>
              <w:rPr>
                <w:rFonts w:ascii="Arial" w:hAnsi="Arial" w:cs="Arial"/>
                <w:b/>
                <w:lang w:val="en-US"/>
              </w:rPr>
            </w:pPr>
            <w:r w:rsidRPr="00017FC2">
              <w:rPr>
                <w:rFonts w:ascii="Arial" w:hAnsi="Arial" w:cs="Arial"/>
                <w:b/>
                <w:lang w:val="en-US"/>
              </w:rPr>
              <w:t>Title of text:</w:t>
            </w:r>
          </w:p>
        </w:tc>
        <w:tc>
          <w:tcPr>
            <w:tcW w:w="5476" w:type="dxa"/>
            <w:gridSpan w:val="4"/>
          </w:tcPr>
          <w:p w14:paraId="1E6595ED" w14:textId="77777777" w:rsidR="00F1408C" w:rsidRDefault="00F1408C" w:rsidP="003C3867">
            <w:pPr>
              <w:pStyle w:val="ListParagraph"/>
              <w:ind w:left="0"/>
              <w:rPr>
                <w:rFonts w:cs="Arial"/>
                <w:b/>
                <w:lang w:val="en-US"/>
              </w:rPr>
            </w:pPr>
          </w:p>
        </w:tc>
      </w:tr>
      <w:tr w:rsidR="00F1408C" w14:paraId="148215D9" w14:textId="77777777" w:rsidTr="00561AFC">
        <w:trPr>
          <w:trHeight w:val="836"/>
        </w:trPr>
        <w:tc>
          <w:tcPr>
            <w:tcW w:w="9006" w:type="dxa"/>
            <w:gridSpan w:val="6"/>
            <w:vAlign w:val="bottom"/>
          </w:tcPr>
          <w:p w14:paraId="2F87A38E" w14:textId="5D326284" w:rsidR="00F1408C" w:rsidRDefault="00A670F5" w:rsidP="003C3867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What is this text?</w:t>
            </w:r>
            <w:r w:rsidR="00F1408C" w:rsidRPr="00017FC2">
              <w:rPr>
                <w:rFonts w:ascii="Arial" w:hAnsi="Arial" w:cs="Arial"/>
                <w:lang w:val="en-US"/>
              </w:rPr>
              <w:t xml:space="preserve"> (e.g. email, advert, letter, webpage, blog, poster, leaflet)</w:t>
            </w:r>
          </w:p>
          <w:p w14:paraId="70FA48FA" w14:textId="77777777" w:rsidR="00561AFC" w:rsidRPr="00017FC2" w:rsidRDefault="00561AFC" w:rsidP="003C3867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14:paraId="019A38CF" w14:textId="77777777" w:rsidR="00F1408C" w:rsidRPr="00017FC2" w:rsidRDefault="00F1408C" w:rsidP="003C3867">
            <w:pPr>
              <w:pStyle w:val="ListParagraph"/>
              <w:ind w:left="0"/>
              <w:rPr>
                <w:rFonts w:ascii="Arial" w:hAnsi="Arial" w:cs="Arial"/>
                <w:b/>
                <w:lang w:val="en-US"/>
              </w:rPr>
            </w:pPr>
          </w:p>
        </w:tc>
      </w:tr>
      <w:tr w:rsidR="00F1408C" w14:paraId="19A09115" w14:textId="77777777" w:rsidTr="00561AFC">
        <w:trPr>
          <w:trHeight w:val="1110"/>
        </w:trPr>
        <w:tc>
          <w:tcPr>
            <w:tcW w:w="9006" w:type="dxa"/>
            <w:gridSpan w:val="6"/>
            <w:vAlign w:val="bottom"/>
          </w:tcPr>
          <w:p w14:paraId="5D8CE599" w14:textId="55FF0008" w:rsidR="00F1408C" w:rsidRDefault="00A670F5" w:rsidP="003C3867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What is this text for?</w:t>
            </w:r>
            <w:r w:rsidR="00F1408C" w:rsidRPr="00017FC2">
              <w:rPr>
                <w:rFonts w:ascii="Arial" w:hAnsi="Arial" w:cs="Arial"/>
                <w:lang w:val="en-US"/>
              </w:rPr>
              <w:t xml:space="preserve"> (e.g.</w:t>
            </w:r>
            <w:r>
              <w:rPr>
                <w:rFonts w:ascii="Arial" w:hAnsi="Arial" w:cs="Arial"/>
                <w:lang w:val="en-US"/>
              </w:rPr>
              <w:t>it tells you how to do something; it is a warning; it gives you advice)</w:t>
            </w:r>
          </w:p>
          <w:p w14:paraId="32B12493" w14:textId="77777777" w:rsidR="00561AFC" w:rsidRPr="00017FC2" w:rsidRDefault="00561AFC" w:rsidP="003C3867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  <w:p w14:paraId="0150F3AB" w14:textId="77777777" w:rsidR="00F1408C" w:rsidRPr="00017FC2" w:rsidRDefault="00F1408C" w:rsidP="003C3867">
            <w:pPr>
              <w:pStyle w:val="ListParagraph"/>
              <w:ind w:left="0"/>
              <w:rPr>
                <w:rFonts w:ascii="Arial" w:hAnsi="Arial" w:cs="Arial"/>
                <w:b/>
                <w:lang w:val="en-US"/>
              </w:rPr>
            </w:pPr>
          </w:p>
        </w:tc>
      </w:tr>
      <w:tr w:rsidR="00561AFC" w14:paraId="46103AF3" w14:textId="77777777" w:rsidTr="00561AFC">
        <w:trPr>
          <w:trHeight w:val="2253"/>
        </w:trPr>
        <w:tc>
          <w:tcPr>
            <w:tcW w:w="9006" w:type="dxa"/>
            <w:gridSpan w:val="6"/>
            <w:vAlign w:val="bottom"/>
          </w:tcPr>
          <w:p w14:paraId="12391B13" w14:textId="72E582CE" w:rsidR="00561AFC" w:rsidRDefault="00561AFC" w:rsidP="00F83CE5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  <w:r w:rsidRPr="00017FC2">
              <w:rPr>
                <w:rFonts w:ascii="Arial" w:hAnsi="Arial" w:cs="Arial"/>
                <w:b/>
                <w:lang w:val="en-US"/>
              </w:rPr>
              <w:t>Key words</w:t>
            </w:r>
            <w:r w:rsidR="00F83CE5">
              <w:rPr>
                <w:rFonts w:ascii="Arial" w:hAnsi="Arial" w:cs="Arial"/>
                <w:b/>
                <w:lang w:val="en-US"/>
              </w:rPr>
              <w:t xml:space="preserve"> </w:t>
            </w:r>
            <w:r w:rsidRPr="00017FC2">
              <w:rPr>
                <w:rFonts w:ascii="Arial" w:hAnsi="Arial" w:cs="Arial"/>
                <w:lang w:val="en-US"/>
              </w:rPr>
              <w:t xml:space="preserve">Use a dictionary </w:t>
            </w:r>
            <w:r>
              <w:rPr>
                <w:rFonts w:ascii="Arial" w:hAnsi="Arial" w:cs="Arial"/>
                <w:lang w:val="en-US"/>
              </w:rPr>
              <w:t>if you don’t know what a word means.</w:t>
            </w:r>
            <w:r w:rsidRPr="00017FC2">
              <w:rPr>
                <w:rFonts w:ascii="Arial" w:hAnsi="Arial" w:cs="Arial"/>
                <w:lang w:val="en-US"/>
              </w:rPr>
              <w:t xml:space="preserve"> </w:t>
            </w:r>
            <w:r>
              <w:rPr>
                <w:rFonts w:ascii="Arial" w:hAnsi="Arial" w:cs="Arial"/>
                <w:lang w:val="en-US"/>
              </w:rPr>
              <w:t>Write down these</w:t>
            </w:r>
            <w:r w:rsidRPr="00017FC2">
              <w:rPr>
                <w:rFonts w:ascii="Arial" w:hAnsi="Arial" w:cs="Arial"/>
                <w:lang w:val="en-US"/>
              </w:rPr>
              <w:t xml:space="preserve"> words and </w:t>
            </w:r>
            <w:r>
              <w:rPr>
                <w:rFonts w:ascii="Arial" w:hAnsi="Arial" w:cs="Arial"/>
                <w:lang w:val="en-US"/>
              </w:rPr>
              <w:t>what they mean.</w:t>
            </w:r>
          </w:p>
          <w:p w14:paraId="1A4FDF07" w14:textId="4A172C3F" w:rsidR="00561AFC" w:rsidRPr="00017FC2" w:rsidRDefault="00561AFC" w:rsidP="003839E3">
            <w:pPr>
              <w:pStyle w:val="ListParagraph"/>
              <w:spacing w:line="360" w:lineRule="auto"/>
              <w:ind w:left="0"/>
              <w:rPr>
                <w:rFonts w:ascii="Arial" w:hAnsi="Arial" w:cs="Arial"/>
                <w:b/>
                <w:sz w:val="22"/>
                <w:szCs w:val="22"/>
                <w:lang w:val="en-US"/>
              </w:rPr>
            </w:pPr>
            <w:r w:rsidRPr="00667398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  <w:r w:rsidRPr="00667398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  <w:r w:rsidRPr="00667398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  <w:r w:rsidRPr="00667398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</w:p>
          <w:p w14:paraId="27496764" w14:textId="50D4E3EF" w:rsidR="00561AFC" w:rsidRPr="00017FC2" w:rsidRDefault="00561AFC" w:rsidP="003C3867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</w:p>
        </w:tc>
      </w:tr>
      <w:tr w:rsidR="00561AFC" w14:paraId="5CCC2C2D" w14:textId="77777777" w:rsidTr="00EA3665">
        <w:trPr>
          <w:trHeight w:val="1515"/>
        </w:trPr>
        <w:tc>
          <w:tcPr>
            <w:tcW w:w="9006" w:type="dxa"/>
            <w:gridSpan w:val="6"/>
            <w:vAlign w:val="bottom"/>
          </w:tcPr>
          <w:p w14:paraId="73361F21" w14:textId="3724370B" w:rsidR="00561AFC" w:rsidRDefault="00561AFC" w:rsidP="003839E3">
            <w:pPr>
              <w:pStyle w:val="ListParagraph"/>
              <w:ind w:left="0"/>
              <w:rPr>
                <w:rFonts w:ascii="Arial" w:hAnsi="Arial" w:cs="Arial"/>
                <w:lang w:val="en-US"/>
              </w:rPr>
            </w:pPr>
            <w:r w:rsidRPr="00017FC2">
              <w:rPr>
                <w:rFonts w:ascii="Arial" w:hAnsi="Arial" w:cs="Arial"/>
                <w:b/>
                <w:lang w:val="en-US"/>
              </w:rPr>
              <w:t>Key information</w:t>
            </w:r>
            <w:r w:rsidR="00640673">
              <w:rPr>
                <w:rFonts w:ascii="Arial" w:hAnsi="Arial" w:cs="Arial"/>
                <w:b/>
                <w:lang w:val="en-US"/>
              </w:rPr>
              <w:t xml:space="preserve"> </w:t>
            </w:r>
            <w:r w:rsidRPr="00017FC2">
              <w:rPr>
                <w:rFonts w:ascii="Arial" w:hAnsi="Arial" w:cs="Arial"/>
                <w:lang w:val="en-US"/>
              </w:rPr>
              <w:t>What is the text telling you? Note the main points in bullets.</w:t>
            </w:r>
          </w:p>
          <w:p w14:paraId="16DE8AB2" w14:textId="54338D0C" w:rsidR="00561AFC" w:rsidRDefault="00561AFC" w:rsidP="003839E3">
            <w:pPr>
              <w:pStyle w:val="ListParagraph"/>
              <w:numPr>
                <w:ilvl w:val="0"/>
                <w:numId w:val="47"/>
              </w:numPr>
              <w:spacing w:after="240"/>
              <w:rPr>
                <w:rFonts w:ascii="Arial" w:hAnsi="Arial" w:cs="Arial"/>
                <w:sz w:val="28"/>
                <w:szCs w:val="28"/>
                <w:lang w:val="en-US"/>
              </w:rPr>
            </w:pPr>
          </w:p>
          <w:p w14:paraId="7AB217BC" w14:textId="01EBF570" w:rsidR="003839E3" w:rsidRDefault="003839E3" w:rsidP="003839E3">
            <w:pPr>
              <w:pStyle w:val="ListParagraph"/>
              <w:numPr>
                <w:ilvl w:val="0"/>
                <w:numId w:val="47"/>
              </w:numPr>
              <w:spacing w:after="240"/>
              <w:rPr>
                <w:rFonts w:ascii="Arial" w:hAnsi="Arial" w:cs="Arial"/>
                <w:sz w:val="28"/>
                <w:szCs w:val="28"/>
                <w:lang w:val="en-US"/>
              </w:rPr>
            </w:pPr>
          </w:p>
          <w:p w14:paraId="240B33BA" w14:textId="2E86BC20" w:rsidR="003839E3" w:rsidRPr="003839E3" w:rsidRDefault="003839E3" w:rsidP="003839E3">
            <w:pPr>
              <w:pStyle w:val="ListParagraph"/>
              <w:numPr>
                <w:ilvl w:val="0"/>
                <w:numId w:val="47"/>
              </w:numPr>
              <w:spacing w:after="240"/>
              <w:rPr>
                <w:rFonts w:ascii="Arial" w:hAnsi="Arial" w:cs="Arial"/>
                <w:sz w:val="28"/>
                <w:szCs w:val="28"/>
                <w:lang w:val="en-US"/>
              </w:rPr>
            </w:pPr>
          </w:p>
        </w:tc>
      </w:tr>
      <w:tr w:rsidR="00F1408C" w14:paraId="636598FF" w14:textId="77777777" w:rsidTr="001E7978">
        <w:trPr>
          <w:trHeight w:val="273"/>
        </w:trPr>
        <w:tc>
          <w:tcPr>
            <w:tcW w:w="9006" w:type="dxa"/>
            <w:gridSpan w:val="6"/>
            <w:tcBorders>
              <w:bottom w:val="nil"/>
            </w:tcBorders>
            <w:vAlign w:val="bottom"/>
          </w:tcPr>
          <w:p w14:paraId="61C1D06C" w14:textId="7192A085" w:rsidR="00F90FC3" w:rsidRPr="004D05FB" w:rsidRDefault="00F1408C" w:rsidP="004D05FB">
            <w:pPr>
              <w:pStyle w:val="CommentText"/>
              <w:rPr>
                <w:rFonts w:ascii="Arial" w:hAnsi="Arial" w:cs="Arial"/>
                <w:b/>
                <w:sz w:val="24"/>
                <w:szCs w:val="24"/>
              </w:rPr>
            </w:pPr>
            <w:r w:rsidRPr="00017FC2">
              <w:rPr>
                <w:rFonts w:ascii="Arial" w:hAnsi="Arial" w:cs="Arial"/>
                <w:b/>
                <w:sz w:val="24"/>
                <w:szCs w:val="24"/>
              </w:rPr>
              <w:t xml:space="preserve">How easy did you find it to read this text? </w:t>
            </w:r>
            <w:r w:rsidRPr="001E7978">
              <w:rPr>
                <w:rFonts w:ascii="Arial" w:hAnsi="Arial" w:cs="Arial"/>
                <w:sz w:val="24"/>
                <w:szCs w:val="24"/>
              </w:rPr>
              <w:t xml:space="preserve">(Circle </w:t>
            </w:r>
            <w:r w:rsidR="00941130" w:rsidRPr="001E7978">
              <w:rPr>
                <w:rFonts w:ascii="Arial" w:hAnsi="Arial" w:cs="Arial"/>
                <w:sz w:val="24"/>
                <w:szCs w:val="24"/>
              </w:rPr>
              <w:t>one</w:t>
            </w:r>
            <w:r w:rsidRPr="001E7978"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 w:rsidR="004D05FB" w14:paraId="10B8FD42" w14:textId="77777777" w:rsidTr="001E7978">
        <w:trPr>
          <w:trHeight w:val="273"/>
        </w:trPr>
        <w:tc>
          <w:tcPr>
            <w:tcW w:w="1124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5CA87672" w14:textId="77777777" w:rsidR="004D05FB" w:rsidRPr="004D05FB" w:rsidRDefault="004D05FB" w:rsidP="004D05FB">
            <w:pPr>
              <w:pStyle w:val="CommentText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D05FB">
              <w:rPr>
                <w:noProof/>
                <w:sz w:val="22"/>
                <w:szCs w:val="22"/>
              </w:rPr>
              <w:drawing>
                <wp:inline distT="0" distB="0" distL="0" distR="0" wp14:anchorId="544D8524" wp14:editId="3CF98DD2">
                  <wp:extent cx="895350" cy="185957"/>
                  <wp:effectExtent l="0" t="0" r="0" b="508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631" cy="189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5F04D9" w14:textId="6AA66E97" w:rsidR="004D05FB" w:rsidRPr="004D05FB" w:rsidRDefault="004D05FB" w:rsidP="004D05FB">
            <w:pPr>
              <w:pStyle w:val="CommentText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D05FB">
              <w:rPr>
                <w:rFonts w:ascii="Arial" w:hAnsi="Arial" w:cs="Arial"/>
                <w:sz w:val="24"/>
                <w:szCs w:val="24"/>
              </w:rPr>
              <w:t>Easy</w:t>
            </w:r>
          </w:p>
        </w:tc>
        <w:tc>
          <w:tcPr>
            <w:tcW w:w="327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27DD22" w14:textId="77777777" w:rsidR="004D05FB" w:rsidRPr="004D05FB" w:rsidRDefault="004D05FB" w:rsidP="004D05FB">
            <w:pPr>
              <w:pStyle w:val="CommentText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D05FB">
              <w:rPr>
                <w:noProof/>
              </w:rPr>
              <w:drawing>
                <wp:inline distT="0" distB="0" distL="0" distR="0" wp14:anchorId="38AFF4AC" wp14:editId="6F2EFC5A">
                  <wp:extent cx="942975" cy="203291"/>
                  <wp:effectExtent l="0" t="0" r="0" b="635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5" cy="203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49B2D3" w14:textId="594B898F" w:rsidR="004D05FB" w:rsidRPr="004D05FB" w:rsidRDefault="004D05FB" w:rsidP="004D05FB">
            <w:pPr>
              <w:pStyle w:val="CommentText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D05FB">
              <w:rPr>
                <w:rFonts w:ascii="Arial" w:hAnsi="Arial" w:cs="Arial"/>
                <w:sz w:val="24"/>
                <w:szCs w:val="24"/>
              </w:rPr>
              <w:t>Quite easy</w:t>
            </w:r>
          </w:p>
        </w:tc>
        <w:tc>
          <w:tcPr>
            <w:tcW w:w="215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A7A249" w14:textId="77777777" w:rsidR="004D05FB" w:rsidRDefault="004D05FB" w:rsidP="004D05FB">
            <w:pPr>
              <w:pStyle w:val="CommentText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304431B" wp14:editId="058F5CB9">
                  <wp:extent cx="847725" cy="167343"/>
                  <wp:effectExtent l="0" t="0" r="0" b="4445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547" cy="171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5E391F" w14:textId="5B9FFE5A" w:rsidR="004D05FB" w:rsidRPr="004D05FB" w:rsidRDefault="004D05FB" w:rsidP="004D05FB">
            <w:pPr>
              <w:pStyle w:val="CommentText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OK</w:t>
            </w:r>
          </w:p>
        </w:tc>
        <w:tc>
          <w:tcPr>
            <w:tcW w:w="12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11C9D2" w14:textId="77777777" w:rsidR="004D05FB" w:rsidRDefault="001E7978" w:rsidP="004D05FB">
            <w:pPr>
              <w:pStyle w:val="CommentText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46AD521" wp14:editId="417F4435">
                  <wp:extent cx="892098" cy="190500"/>
                  <wp:effectExtent l="0" t="0" r="381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5666" cy="193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C22663" w14:textId="408E9CB5" w:rsidR="001E7978" w:rsidRPr="004D05FB" w:rsidRDefault="001E7978" w:rsidP="004D05FB">
            <w:pPr>
              <w:pStyle w:val="CommentText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Quite hard</w:t>
            </w:r>
          </w:p>
        </w:tc>
        <w:tc>
          <w:tcPr>
            <w:tcW w:w="1224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14BC061A" w14:textId="77777777" w:rsidR="004D05FB" w:rsidRDefault="001E7978" w:rsidP="004D05FB">
            <w:pPr>
              <w:pStyle w:val="CommentText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97F1C0B" wp14:editId="4C63C71C">
                  <wp:extent cx="990600" cy="197095"/>
                  <wp:effectExtent l="0" t="0" r="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3134" cy="201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AE3877" w14:textId="5817DD4B" w:rsidR="001E7978" w:rsidRPr="004D05FB" w:rsidRDefault="001E7978" w:rsidP="004D05FB">
            <w:pPr>
              <w:pStyle w:val="CommentText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Hard</w:t>
            </w:r>
          </w:p>
        </w:tc>
      </w:tr>
      <w:tr w:rsidR="00F1408C" w14:paraId="324D9AC8" w14:textId="77777777" w:rsidTr="001E7978">
        <w:trPr>
          <w:trHeight w:val="570"/>
        </w:trPr>
        <w:tc>
          <w:tcPr>
            <w:tcW w:w="9006" w:type="dxa"/>
            <w:gridSpan w:val="6"/>
            <w:tcBorders>
              <w:top w:val="nil"/>
            </w:tcBorders>
            <w:shd w:val="clear" w:color="auto" w:fill="51145C" w:themeFill="accent6"/>
            <w:vAlign w:val="bottom"/>
          </w:tcPr>
          <w:p w14:paraId="24F2EC0B" w14:textId="77777777" w:rsidR="00F1408C" w:rsidRPr="00EC0F27" w:rsidRDefault="00F1408C" w:rsidP="003C3867">
            <w:pPr>
              <w:pStyle w:val="CommentText"/>
              <w:rPr>
                <w:rFonts w:ascii="Arial" w:hAnsi="Arial" w:cs="Arial"/>
                <w:b/>
                <w:sz w:val="24"/>
                <w:szCs w:val="24"/>
              </w:rPr>
            </w:pPr>
            <w:r w:rsidRPr="00EC0F27">
              <w:rPr>
                <w:rFonts w:ascii="Arial" w:hAnsi="Arial" w:cs="Arial"/>
                <w:b/>
                <w:sz w:val="24"/>
                <w:szCs w:val="24"/>
              </w:rPr>
              <w:t>If you found it hard/quite hard,</w:t>
            </w:r>
          </w:p>
          <w:p w14:paraId="16562B94" w14:textId="77777777" w:rsidR="00F1408C" w:rsidRPr="00EC0F27" w:rsidRDefault="00F1408C" w:rsidP="003C3867">
            <w:pPr>
              <w:pStyle w:val="CommentText"/>
              <w:rPr>
                <w:rFonts w:ascii="Arial" w:hAnsi="Arial" w:cs="Arial"/>
                <w:sz w:val="24"/>
                <w:szCs w:val="24"/>
              </w:rPr>
            </w:pPr>
            <w:r w:rsidRPr="00EC0F27">
              <w:rPr>
                <w:rFonts w:ascii="Arial" w:hAnsi="Arial" w:cs="Arial"/>
                <w:sz w:val="24"/>
                <w:szCs w:val="24"/>
              </w:rPr>
              <w:t>- what do you need to practise?</w:t>
            </w:r>
          </w:p>
          <w:p w14:paraId="02D28E7B" w14:textId="566990F1" w:rsidR="00F1408C" w:rsidRDefault="00F1408C" w:rsidP="003C3867">
            <w:pPr>
              <w:pStyle w:val="ListParagraph"/>
              <w:ind w:left="0"/>
              <w:rPr>
                <w:rFonts w:ascii="Arial" w:hAnsi="Arial" w:cs="Arial"/>
              </w:rPr>
            </w:pPr>
            <w:r w:rsidRPr="00EC0F27">
              <w:rPr>
                <w:rFonts w:ascii="Arial" w:hAnsi="Arial" w:cs="Arial"/>
              </w:rPr>
              <w:t>- how could your tutor help?</w:t>
            </w:r>
          </w:p>
          <w:p w14:paraId="2AEA642A" w14:textId="77777777" w:rsidR="00836D6A" w:rsidRPr="00EC0F27" w:rsidRDefault="00836D6A" w:rsidP="003C3867">
            <w:pPr>
              <w:pStyle w:val="ListParagraph"/>
              <w:ind w:left="0"/>
              <w:rPr>
                <w:rFonts w:ascii="Arial" w:hAnsi="Arial" w:cs="Arial"/>
              </w:rPr>
            </w:pPr>
          </w:p>
          <w:p w14:paraId="62B0C39F" w14:textId="77777777" w:rsidR="00F1408C" w:rsidRPr="00EC0F27" w:rsidRDefault="00F1408C" w:rsidP="003C3867">
            <w:pPr>
              <w:pStyle w:val="ListParagraph"/>
              <w:ind w:left="0"/>
              <w:rPr>
                <w:rFonts w:ascii="Arial" w:hAnsi="Arial" w:cs="Arial"/>
                <w:b/>
              </w:rPr>
            </w:pPr>
            <w:r w:rsidRPr="00EC0F27">
              <w:rPr>
                <w:rFonts w:ascii="Arial" w:hAnsi="Arial" w:cs="Arial"/>
                <w:b/>
              </w:rPr>
              <w:t>Make some notes below.</w:t>
            </w:r>
          </w:p>
        </w:tc>
      </w:tr>
      <w:tr w:rsidR="00EC0F27" w:rsidRPr="00757152" w14:paraId="055A43BA" w14:textId="77777777" w:rsidTr="00EA3665">
        <w:trPr>
          <w:trHeight w:val="1160"/>
        </w:trPr>
        <w:tc>
          <w:tcPr>
            <w:tcW w:w="9006" w:type="dxa"/>
            <w:gridSpan w:val="6"/>
            <w:vAlign w:val="bottom"/>
          </w:tcPr>
          <w:p w14:paraId="6637CA56" w14:textId="5AE5687C" w:rsidR="00EC0F27" w:rsidRPr="00757152" w:rsidRDefault="00EC0F27" w:rsidP="003839E3">
            <w:pPr>
              <w:pStyle w:val="CommentText"/>
              <w:spacing w:before="240" w:line="360" w:lineRule="auto"/>
              <w:rPr>
                <w:rFonts w:cs="Arial"/>
                <w:sz w:val="22"/>
                <w:szCs w:val="22"/>
              </w:rPr>
            </w:pPr>
            <w:r w:rsidRPr="00667398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  <w:r w:rsidRPr="00667398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  <w:r w:rsidRPr="00667398"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………………………………………………………………………</w:t>
            </w:r>
            <w:r>
              <w:rPr>
                <w:rFonts w:ascii="Arial" w:hAnsi="Arial" w:cs="Arial"/>
                <w:b/>
                <w:color w:val="BFBFBF" w:themeColor="background1" w:themeShade="BF"/>
                <w:sz w:val="32"/>
                <w:szCs w:val="32"/>
                <w:lang w:val="en-US"/>
              </w:rPr>
              <w:t>.</w:t>
            </w:r>
          </w:p>
        </w:tc>
      </w:tr>
      <w:bookmarkEnd w:id="2"/>
    </w:tbl>
    <w:p w14:paraId="25A328F2" w14:textId="08E8A2A7" w:rsidR="00640673" w:rsidRDefault="00640673" w:rsidP="00F1408C">
      <w:pPr>
        <w:rPr>
          <w:rFonts w:ascii="Arial" w:hAnsi="Arial" w:cs="Arial"/>
          <w:b/>
          <w:color w:val="EA5B0C" w:themeColor="accent1"/>
          <w:sz w:val="32"/>
          <w:szCs w:val="32"/>
          <w:lang w:val="en-US"/>
        </w:rPr>
      </w:pPr>
    </w:p>
    <w:p w14:paraId="5FB4830F" w14:textId="77777777" w:rsidR="00482221" w:rsidRDefault="00482221" w:rsidP="00F1408C">
      <w:pPr>
        <w:rPr>
          <w:rFonts w:ascii="Arial" w:hAnsi="Arial" w:cs="Arial"/>
          <w:b/>
          <w:color w:val="EA5B0C" w:themeColor="accent1"/>
          <w:sz w:val="32"/>
          <w:szCs w:val="32"/>
          <w:lang w:val="en-US"/>
        </w:rPr>
      </w:pPr>
    </w:p>
    <w:p w14:paraId="74940310" w14:textId="03606F86" w:rsidR="00F1408C" w:rsidRPr="00696288" w:rsidRDefault="00F1408C" w:rsidP="00F1408C">
      <w:pPr>
        <w:rPr>
          <w:rFonts w:ascii="Arial" w:hAnsi="Arial" w:cs="Arial"/>
          <w:b/>
          <w:color w:val="EA5B0C" w:themeColor="accent1"/>
          <w:sz w:val="32"/>
          <w:szCs w:val="32"/>
          <w:lang w:val="en-US"/>
        </w:rPr>
      </w:pPr>
      <w:r w:rsidRPr="00696288">
        <w:rPr>
          <w:rFonts w:ascii="Arial" w:hAnsi="Arial" w:cs="Arial"/>
          <w:b/>
          <w:color w:val="EA5B0C" w:themeColor="accent1"/>
          <w:sz w:val="32"/>
          <w:szCs w:val="32"/>
          <w:lang w:val="en-US"/>
        </w:rPr>
        <w:lastRenderedPageBreak/>
        <w:t>Reading Texts</w:t>
      </w:r>
    </w:p>
    <w:p w14:paraId="28200E5A" w14:textId="77777777" w:rsidR="00F1408C" w:rsidRPr="008037D7" w:rsidRDefault="00F1408C" w:rsidP="00F1408C">
      <w:pPr>
        <w:rPr>
          <w:rFonts w:ascii="Arial" w:hAnsi="Arial" w:cs="Arial"/>
          <w:b/>
          <w:color w:val="EA5B0C" w:themeColor="accent1"/>
          <w:lang w:val="en-US"/>
        </w:rPr>
      </w:pPr>
    </w:p>
    <w:p w14:paraId="4B6C46F6" w14:textId="1547A2F2" w:rsidR="00413938" w:rsidRPr="00293D7F" w:rsidRDefault="00413938" w:rsidP="00293D7F">
      <w:pPr>
        <w:pStyle w:val="ListParagraph"/>
        <w:numPr>
          <w:ilvl w:val="0"/>
          <w:numId w:val="46"/>
        </w:numPr>
        <w:rPr>
          <w:rFonts w:ascii="Arial" w:hAnsi="Arial" w:cs="Arial"/>
          <w:lang w:val="en-US"/>
        </w:rPr>
      </w:pPr>
      <w:r w:rsidRPr="00293D7F">
        <w:rPr>
          <w:rFonts w:ascii="Arial" w:hAnsi="Arial" w:cs="Arial"/>
          <w:lang w:val="en-US"/>
        </w:rPr>
        <w:t>Living in the UK</w:t>
      </w:r>
    </w:p>
    <w:p w14:paraId="13EB34A5" w14:textId="697A816D" w:rsidR="00413938" w:rsidRPr="00293D7F" w:rsidRDefault="00413938" w:rsidP="00293D7F">
      <w:pPr>
        <w:pStyle w:val="ListParagraph"/>
        <w:numPr>
          <w:ilvl w:val="0"/>
          <w:numId w:val="46"/>
        </w:numPr>
        <w:rPr>
          <w:rFonts w:ascii="Arial" w:hAnsi="Arial" w:cs="Arial"/>
          <w:lang w:val="en-US"/>
        </w:rPr>
      </w:pPr>
      <w:r w:rsidRPr="00293D7F">
        <w:rPr>
          <w:rFonts w:ascii="Arial" w:hAnsi="Arial" w:cs="Arial"/>
          <w:lang w:val="en-US"/>
        </w:rPr>
        <w:t>Exercise</w:t>
      </w:r>
    </w:p>
    <w:p w14:paraId="414F5949" w14:textId="41BB685C" w:rsidR="00413938" w:rsidRPr="00293D7F" w:rsidRDefault="00413938" w:rsidP="00293D7F">
      <w:pPr>
        <w:pStyle w:val="ListParagraph"/>
        <w:numPr>
          <w:ilvl w:val="0"/>
          <w:numId w:val="46"/>
        </w:numPr>
        <w:rPr>
          <w:rFonts w:ascii="Arial" w:hAnsi="Arial" w:cs="Arial"/>
          <w:lang w:val="en-US"/>
        </w:rPr>
      </w:pPr>
      <w:r w:rsidRPr="00293D7F">
        <w:rPr>
          <w:rFonts w:ascii="Arial" w:hAnsi="Arial" w:cs="Arial"/>
          <w:lang w:val="en-US"/>
        </w:rPr>
        <w:t>How to live with others</w:t>
      </w:r>
    </w:p>
    <w:p w14:paraId="1C2119F7" w14:textId="1EAF242D" w:rsidR="00413938" w:rsidRPr="00293D7F" w:rsidRDefault="00413938" w:rsidP="00293D7F">
      <w:pPr>
        <w:pStyle w:val="ListParagraph"/>
        <w:numPr>
          <w:ilvl w:val="0"/>
          <w:numId w:val="46"/>
        </w:numPr>
        <w:rPr>
          <w:rFonts w:ascii="Arial" w:hAnsi="Arial" w:cs="Arial"/>
          <w:lang w:val="en-US"/>
        </w:rPr>
      </w:pPr>
      <w:r w:rsidRPr="00293D7F">
        <w:rPr>
          <w:rFonts w:ascii="Arial" w:hAnsi="Arial" w:cs="Arial"/>
          <w:lang w:val="en-US"/>
        </w:rPr>
        <w:t>Killing time (poem)</w:t>
      </w:r>
    </w:p>
    <w:p w14:paraId="3CEDE768" w14:textId="3D7476D3" w:rsidR="00413938" w:rsidRPr="00293D7F" w:rsidRDefault="00413938" w:rsidP="00293D7F">
      <w:pPr>
        <w:pStyle w:val="ListParagraph"/>
        <w:numPr>
          <w:ilvl w:val="0"/>
          <w:numId w:val="46"/>
        </w:numPr>
        <w:rPr>
          <w:rFonts w:ascii="Arial" w:hAnsi="Arial" w:cs="Arial"/>
          <w:lang w:val="en-US"/>
        </w:rPr>
      </w:pPr>
      <w:r w:rsidRPr="00293D7F">
        <w:rPr>
          <w:rFonts w:ascii="Arial" w:hAnsi="Arial" w:cs="Arial"/>
          <w:lang w:val="en-US"/>
        </w:rPr>
        <w:t>Being self-employed</w:t>
      </w:r>
    </w:p>
    <w:p w14:paraId="0DD34FFC" w14:textId="444CB02A" w:rsidR="00413938" w:rsidRPr="00293D7F" w:rsidRDefault="00413938" w:rsidP="00293D7F">
      <w:pPr>
        <w:pStyle w:val="ListParagraph"/>
        <w:numPr>
          <w:ilvl w:val="0"/>
          <w:numId w:val="46"/>
        </w:numPr>
        <w:rPr>
          <w:rFonts w:ascii="Arial" w:hAnsi="Arial" w:cs="Arial"/>
          <w:lang w:val="en-US"/>
        </w:rPr>
      </w:pPr>
      <w:r w:rsidRPr="00293D7F">
        <w:rPr>
          <w:rFonts w:ascii="Arial" w:hAnsi="Arial" w:cs="Arial"/>
          <w:lang w:val="en-US"/>
        </w:rPr>
        <w:t>Volunteering</w:t>
      </w:r>
    </w:p>
    <w:p w14:paraId="7EB029CB" w14:textId="3DE57B40" w:rsidR="00413938" w:rsidRPr="00293D7F" w:rsidRDefault="00413938" w:rsidP="00293D7F">
      <w:pPr>
        <w:pStyle w:val="ListParagraph"/>
        <w:numPr>
          <w:ilvl w:val="0"/>
          <w:numId w:val="46"/>
        </w:numPr>
        <w:rPr>
          <w:rFonts w:ascii="Arial" w:hAnsi="Arial" w:cs="Arial"/>
          <w:lang w:val="en-US"/>
        </w:rPr>
      </w:pPr>
      <w:r w:rsidRPr="00293D7F">
        <w:rPr>
          <w:rFonts w:ascii="Arial" w:hAnsi="Arial" w:cs="Arial"/>
          <w:lang w:val="en-US"/>
        </w:rPr>
        <w:t>Letters to Inside Time</w:t>
      </w:r>
    </w:p>
    <w:p w14:paraId="47405A3D" w14:textId="57D9F0A2" w:rsidR="00413938" w:rsidRPr="00293D7F" w:rsidRDefault="00413938" w:rsidP="00293D7F">
      <w:pPr>
        <w:pStyle w:val="ListParagraph"/>
        <w:numPr>
          <w:ilvl w:val="0"/>
          <w:numId w:val="46"/>
        </w:numPr>
        <w:rPr>
          <w:rFonts w:ascii="Arial" w:hAnsi="Arial" w:cs="Arial"/>
          <w:lang w:val="en-US"/>
        </w:rPr>
      </w:pPr>
      <w:r w:rsidRPr="00293D7F">
        <w:rPr>
          <w:rFonts w:ascii="Arial" w:hAnsi="Arial" w:cs="Arial"/>
          <w:lang w:val="en-US"/>
        </w:rPr>
        <w:t>Library news</w:t>
      </w:r>
    </w:p>
    <w:p w14:paraId="0AD2BBFE" w14:textId="5DFD5152" w:rsidR="00413938" w:rsidRPr="00293D7F" w:rsidRDefault="00413938" w:rsidP="00293D7F">
      <w:pPr>
        <w:pStyle w:val="ListParagraph"/>
        <w:numPr>
          <w:ilvl w:val="0"/>
          <w:numId w:val="46"/>
        </w:numPr>
        <w:rPr>
          <w:rFonts w:ascii="Arial" w:hAnsi="Arial" w:cs="Arial"/>
          <w:lang w:val="en-US"/>
        </w:rPr>
      </w:pPr>
      <w:r w:rsidRPr="00293D7F">
        <w:rPr>
          <w:rFonts w:ascii="Arial" w:hAnsi="Arial" w:cs="Arial"/>
          <w:lang w:val="en-US"/>
        </w:rPr>
        <w:t>Grow your own lavender</w:t>
      </w:r>
    </w:p>
    <w:p w14:paraId="5182ACFB" w14:textId="43B79FBE" w:rsidR="00413938" w:rsidRPr="00293D7F" w:rsidRDefault="00413938" w:rsidP="00293D7F">
      <w:pPr>
        <w:pStyle w:val="ListParagraph"/>
        <w:numPr>
          <w:ilvl w:val="0"/>
          <w:numId w:val="46"/>
        </w:numPr>
        <w:rPr>
          <w:rFonts w:ascii="Arial" w:hAnsi="Arial" w:cs="Arial"/>
          <w:lang w:val="en-US"/>
        </w:rPr>
      </w:pPr>
      <w:r w:rsidRPr="00293D7F">
        <w:rPr>
          <w:rFonts w:ascii="Arial" w:hAnsi="Arial" w:cs="Arial"/>
          <w:lang w:val="en-US"/>
        </w:rPr>
        <w:t>Fairtrade</w:t>
      </w:r>
    </w:p>
    <w:p w14:paraId="0C1F0247" w14:textId="1CA714DE" w:rsidR="003B334C" w:rsidRDefault="003B334C" w:rsidP="00F1408C">
      <w:pPr>
        <w:rPr>
          <w:lang w:val="en-US"/>
        </w:rPr>
      </w:pPr>
    </w:p>
    <w:p w14:paraId="50D84F88" w14:textId="156FE7CE" w:rsidR="003B334C" w:rsidRDefault="003B334C" w:rsidP="00F1408C">
      <w:pPr>
        <w:rPr>
          <w:lang w:val="en-US"/>
        </w:rPr>
      </w:pPr>
    </w:p>
    <w:p w14:paraId="011C83AF" w14:textId="3DF48CBE" w:rsidR="003B334C" w:rsidRDefault="003B334C" w:rsidP="00F1408C">
      <w:pPr>
        <w:rPr>
          <w:lang w:val="en-US"/>
        </w:rPr>
      </w:pPr>
    </w:p>
    <w:p w14:paraId="69C82964" w14:textId="3EE8DADD" w:rsidR="003B334C" w:rsidRDefault="003B334C" w:rsidP="00F1408C">
      <w:pPr>
        <w:rPr>
          <w:lang w:val="en-US"/>
        </w:rPr>
      </w:pPr>
    </w:p>
    <w:p w14:paraId="06211B98" w14:textId="3F2C3863" w:rsidR="003B334C" w:rsidRDefault="003B334C" w:rsidP="00F1408C">
      <w:pPr>
        <w:rPr>
          <w:lang w:val="en-US"/>
        </w:rPr>
      </w:pPr>
    </w:p>
    <w:p w14:paraId="1E7C0136" w14:textId="164746E4" w:rsidR="003B334C" w:rsidRDefault="003B334C" w:rsidP="00F1408C">
      <w:pPr>
        <w:rPr>
          <w:lang w:val="en-US"/>
        </w:rPr>
      </w:pPr>
    </w:p>
    <w:p w14:paraId="47775D3D" w14:textId="4940C0C8" w:rsidR="003B334C" w:rsidRDefault="003B334C" w:rsidP="00F1408C">
      <w:pPr>
        <w:rPr>
          <w:lang w:val="en-US"/>
        </w:rPr>
      </w:pPr>
    </w:p>
    <w:p w14:paraId="54308768" w14:textId="64C776F2" w:rsidR="003B334C" w:rsidRDefault="003B334C" w:rsidP="00F1408C">
      <w:pPr>
        <w:rPr>
          <w:lang w:val="en-US"/>
        </w:rPr>
      </w:pPr>
    </w:p>
    <w:p w14:paraId="532B1DC5" w14:textId="3821F212" w:rsidR="003B334C" w:rsidRDefault="003B334C" w:rsidP="00F1408C">
      <w:pPr>
        <w:rPr>
          <w:lang w:val="en-US"/>
        </w:rPr>
      </w:pPr>
    </w:p>
    <w:p w14:paraId="09507EC6" w14:textId="701C2A6C" w:rsidR="003B334C" w:rsidRDefault="003B334C" w:rsidP="00F1408C">
      <w:pPr>
        <w:rPr>
          <w:lang w:val="en-US"/>
        </w:rPr>
      </w:pPr>
    </w:p>
    <w:p w14:paraId="03946FCB" w14:textId="70916A47" w:rsidR="003B334C" w:rsidRDefault="003B334C" w:rsidP="00F1408C">
      <w:pPr>
        <w:rPr>
          <w:lang w:val="en-US"/>
        </w:rPr>
      </w:pPr>
    </w:p>
    <w:p w14:paraId="15A71417" w14:textId="45BA7838" w:rsidR="003B334C" w:rsidRDefault="003B334C" w:rsidP="00F1408C">
      <w:pPr>
        <w:rPr>
          <w:lang w:val="en-US"/>
        </w:rPr>
      </w:pPr>
    </w:p>
    <w:p w14:paraId="1DA2C939" w14:textId="090E5120" w:rsidR="003B334C" w:rsidRDefault="003B334C" w:rsidP="00F1408C">
      <w:pPr>
        <w:rPr>
          <w:lang w:val="en-US"/>
        </w:rPr>
      </w:pPr>
    </w:p>
    <w:p w14:paraId="054ADBB2" w14:textId="23DAEF71" w:rsidR="003B334C" w:rsidRDefault="003B334C" w:rsidP="00F1408C">
      <w:pPr>
        <w:rPr>
          <w:lang w:val="en-US"/>
        </w:rPr>
      </w:pPr>
    </w:p>
    <w:p w14:paraId="2120893C" w14:textId="783D8BB3" w:rsidR="003B334C" w:rsidRDefault="003B334C" w:rsidP="00F1408C">
      <w:pPr>
        <w:rPr>
          <w:lang w:val="en-US"/>
        </w:rPr>
      </w:pPr>
    </w:p>
    <w:p w14:paraId="6C25481D" w14:textId="6D4C6490" w:rsidR="003B334C" w:rsidRDefault="003B334C" w:rsidP="00F1408C">
      <w:pPr>
        <w:rPr>
          <w:lang w:val="en-US"/>
        </w:rPr>
      </w:pPr>
    </w:p>
    <w:p w14:paraId="26BAD509" w14:textId="688B8353" w:rsidR="003B334C" w:rsidRDefault="003B334C" w:rsidP="00F1408C">
      <w:pPr>
        <w:rPr>
          <w:lang w:val="en-US"/>
        </w:rPr>
      </w:pPr>
    </w:p>
    <w:p w14:paraId="457D05CB" w14:textId="77777777" w:rsidR="00DC7D30" w:rsidRDefault="00DC7D30" w:rsidP="00F1408C">
      <w:pPr>
        <w:rPr>
          <w:lang w:val="en-US"/>
        </w:rPr>
        <w:sectPr w:rsidR="00DC7D30" w:rsidSect="00DC7D30">
          <w:type w:val="continuous"/>
          <w:pgSz w:w="11906" w:h="16838" w:code="9"/>
          <w:pgMar w:top="1814" w:right="1440" w:bottom="1440" w:left="1440" w:header="709" w:footer="709" w:gutter="0"/>
          <w:cols w:space="708"/>
          <w:titlePg/>
          <w:docGrid w:linePitch="360"/>
        </w:sectPr>
      </w:pPr>
    </w:p>
    <w:p w14:paraId="4B39E4D0" w14:textId="4149C0FA" w:rsidR="003B334C" w:rsidRDefault="003B334C" w:rsidP="00F1408C">
      <w:pPr>
        <w:rPr>
          <w:lang w:val="en-US"/>
        </w:rPr>
      </w:pPr>
    </w:p>
    <w:p w14:paraId="6CEAD2BA" w14:textId="07A30AE8" w:rsidR="003B334C" w:rsidRDefault="003B334C" w:rsidP="00F1408C">
      <w:pPr>
        <w:rPr>
          <w:lang w:val="en-US"/>
        </w:rPr>
      </w:pPr>
    </w:p>
    <w:p w14:paraId="14E617F6" w14:textId="5A31FC40" w:rsidR="003B334C" w:rsidRDefault="003B334C" w:rsidP="00F1408C">
      <w:pPr>
        <w:rPr>
          <w:lang w:val="en-US"/>
        </w:rPr>
      </w:pPr>
    </w:p>
    <w:p w14:paraId="4AA712D1" w14:textId="0689C787" w:rsidR="003B334C" w:rsidRDefault="003B334C" w:rsidP="00F1408C">
      <w:pPr>
        <w:rPr>
          <w:lang w:val="en-US"/>
        </w:rPr>
      </w:pPr>
    </w:p>
    <w:p w14:paraId="6EB83339" w14:textId="2B91FFDA" w:rsidR="003B334C" w:rsidRDefault="003B334C" w:rsidP="00F1408C">
      <w:pPr>
        <w:rPr>
          <w:lang w:val="en-US"/>
        </w:rPr>
      </w:pPr>
    </w:p>
    <w:p w14:paraId="1B1128A3" w14:textId="7C50B1E7" w:rsidR="003B334C" w:rsidRDefault="003B334C" w:rsidP="00F1408C">
      <w:pPr>
        <w:rPr>
          <w:lang w:val="en-US"/>
        </w:rPr>
      </w:pPr>
    </w:p>
    <w:p w14:paraId="3EC5F011" w14:textId="4A978D79" w:rsidR="003B334C" w:rsidRDefault="003B334C" w:rsidP="00F1408C">
      <w:pPr>
        <w:rPr>
          <w:lang w:val="en-US"/>
        </w:rPr>
      </w:pPr>
    </w:p>
    <w:p w14:paraId="331B37DF" w14:textId="363B227B" w:rsidR="003B334C" w:rsidRDefault="003B334C" w:rsidP="00F1408C">
      <w:pPr>
        <w:rPr>
          <w:lang w:val="en-US"/>
        </w:rPr>
      </w:pPr>
    </w:p>
    <w:p w14:paraId="15A69291" w14:textId="32517BE6" w:rsidR="003B334C" w:rsidRDefault="003B334C" w:rsidP="00F1408C">
      <w:pPr>
        <w:rPr>
          <w:lang w:val="en-US"/>
        </w:rPr>
      </w:pPr>
    </w:p>
    <w:p w14:paraId="7B0AFB5F" w14:textId="6F5A5D07" w:rsidR="003B334C" w:rsidRDefault="003B334C" w:rsidP="00F1408C">
      <w:pPr>
        <w:rPr>
          <w:lang w:val="en-US"/>
        </w:rPr>
      </w:pPr>
    </w:p>
    <w:p w14:paraId="78AFB692" w14:textId="07FC07F0" w:rsidR="003B334C" w:rsidRDefault="003B334C" w:rsidP="00F1408C">
      <w:pPr>
        <w:rPr>
          <w:lang w:val="en-US"/>
        </w:rPr>
      </w:pPr>
    </w:p>
    <w:p w14:paraId="6AC93044" w14:textId="434D95BE" w:rsidR="003B334C" w:rsidRDefault="003B334C" w:rsidP="00F1408C">
      <w:pPr>
        <w:rPr>
          <w:lang w:val="en-US"/>
        </w:rPr>
      </w:pPr>
    </w:p>
    <w:p w14:paraId="12766960" w14:textId="63B54910" w:rsidR="003B334C" w:rsidRDefault="003B334C" w:rsidP="00F1408C">
      <w:pPr>
        <w:rPr>
          <w:lang w:val="en-US"/>
        </w:rPr>
      </w:pPr>
    </w:p>
    <w:p w14:paraId="3CC0C5B3" w14:textId="6CE8BC02" w:rsidR="003B334C" w:rsidRDefault="003B334C" w:rsidP="00F1408C">
      <w:pPr>
        <w:rPr>
          <w:lang w:val="en-US"/>
        </w:rPr>
      </w:pPr>
    </w:p>
    <w:p w14:paraId="378177BD" w14:textId="2A4A5E93" w:rsidR="0055471A" w:rsidRDefault="0055471A" w:rsidP="00F1408C">
      <w:pPr>
        <w:rPr>
          <w:lang w:val="en-US"/>
        </w:rPr>
      </w:pPr>
    </w:p>
    <w:p w14:paraId="021AFA48" w14:textId="60005D91" w:rsidR="0055471A" w:rsidRDefault="0055471A" w:rsidP="00F1408C">
      <w:pPr>
        <w:rPr>
          <w:lang w:val="en-US"/>
        </w:rPr>
      </w:pPr>
    </w:p>
    <w:p w14:paraId="0912737A" w14:textId="23E4B3BD" w:rsidR="0055471A" w:rsidRDefault="0055471A" w:rsidP="00F1408C">
      <w:pPr>
        <w:rPr>
          <w:lang w:val="en-US"/>
        </w:rPr>
      </w:pPr>
    </w:p>
    <w:p w14:paraId="17D017C7" w14:textId="252CF706" w:rsidR="0055471A" w:rsidRDefault="0055471A" w:rsidP="00F1408C">
      <w:pPr>
        <w:rPr>
          <w:lang w:val="en-US"/>
        </w:rPr>
      </w:pPr>
    </w:p>
    <w:p w14:paraId="490D70D4" w14:textId="23AE5214" w:rsidR="0055471A" w:rsidRDefault="0055471A" w:rsidP="00F1408C">
      <w:pPr>
        <w:rPr>
          <w:lang w:val="en-US"/>
        </w:rPr>
      </w:pPr>
    </w:p>
    <w:p w14:paraId="718F93AB" w14:textId="2C20EF20" w:rsidR="0055471A" w:rsidRDefault="0055471A" w:rsidP="00F1408C">
      <w:pPr>
        <w:rPr>
          <w:lang w:val="en-US"/>
        </w:rPr>
      </w:pPr>
    </w:p>
    <w:p w14:paraId="0682569A" w14:textId="5140F95B" w:rsidR="0055471A" w:rsidRDefault="0055471A" w:rsidP="00F1408C">
      <w:pPr>
        <w:rPr>
          <w:lang w:val="en-US"/>
        </w:rPr>
      </w:pPr>
    </w:p>
    <w:p w14:paraId="44AB06BA" w14:textId="702DF245" w:rsidR="0055471A" w:rsidRDefault="0055471A" w:rsidP="00F1408C">
      <w:pPr>
        <w:rPr>
          <w:lang w:val="en-US"/>
        </w:rPr>
      </w:pPr>
    </w:p>
    <w:p w14:paraId="2DB44611" w14:textId="77F0BD89" w:rsidR="0055471A" w:rsidRDefault="0055471A" w:rsidP="00F1408C">
      <w:pPr>
        <w:rPr>
          <w:lang w:val="en-US"/>
        </w:rPr>
      </w:pPr>
    </w:p>
    <w:p w14:paraId="69A415EC" w14:textId="56E9E0F7" w:rsidR="0055471A" w:rsidRDefault="0055471A" w:rsidP="00F1408C">
      <w:pPr>
        <w:rPr>
          <w:lang w:val="en-US"/>
        </w:rPr>
      </w:pPr>
    </w:p>
    <w:p w14:paraId="65684296" w14:textId="6BCF730B" w:rsidR="0055471A" w:rsidRDefault="0055471A" w:rsidP="00F1408C">
      <w:pPr>
        <w:rPr>
          <w:lang w:val="en-US"/>
        </w:rPr>
      </w:pPr>
    </w:p>
    <w:p w14:paraId="107D652F" w14:textId="359F7D0A" w:rsidR="0055471A" w:rsidRDefault="0055471A" w:rsidP="00F1408C">
      <w:pPr>
        <w:rPr>
          <w:lang w:val="en-US"/>
        </w:rPr>
      </w:pPr>
    </w:p>
    <w:p w14:paraId="428CAE9E" w14:textId="2A13AFE7" w:rsidR="0055471A" w:rsidRDefault="0055471A" w:rsidP="00F1408C">
      <w:pPr>
        <w:rPr>
          <w:lang w:val="en-US"/>
        </w:rPr>
      </w:pPr>
    </w:p>
    <w:p w14:paraId="504FF5DA" w14:textId="26978A3B" w:rsidR="0055471A" w:rsidRDefault="0055471A" w:rsidP="00F1408C">
      <w:pPr>
        <w:rPr>
          <w:lang w:val="en-US"/>
        </w:rPr>
      </w:pPr>
    </w:p>
    <w:p w14:paraId="1E9ED1B4" w14:textId="4DDF98D1" w:rsidR="0055471A" w:rsidRDefault="0055471A" w:rsidP="00F1408C">
      <w:pPr>
        <w:rPr>
          <w:lang w:val="en-US"/>
        </w:rPr>
      </w:pPr>
    </w:p>
    <w:p w14:paraId="15F66D22" w14:textId="29C577B6" w:rsidR="0055471A" w:rsidRDefault="0055471A" w:rsidP="00F1408C">
      <w:pPr>
        <w:rPr>
          <w:lang w:val="en-US"/>
        </w:rPr>
      </w:pPr>
    </w:p>
    <w:p w14:paraId="178E4A1A" w14:textId="48BD77C6" w:rsidR="0055471A" w:rsidRDefault="0055471A" w:rsidP="00F1408C">
      <w:pPr>
        <w:rPr>
          <w:lang w:val="en-US"/>
        </w:rPr>
      </w:pPr>
    </w:p>
    <w:p w14:paraId="27A8C6D7" w14:textId="10E0ECC4" w:rsidR="0055471A" w:rsidRDefault="0055471A" w:rsidP="00F1408C">
      <w:pPr>
        <w:rPr>
          <w:lang w:val="en-US"/>
        </w:rPr>
      </w:pPr>
    </w:p>
    <w:p w14:paraId="1FE7D9B2" w14:textId="1C9747E0" w:rsidR="0055471A" w:rsidRDefault="0055471A" w:rsidP="00F1408C">
      <w:pPr>
        <w:rPr>
          <w:lang w:val="en-US"/>
        </w:rPr>
      </w:pPr>
    </w:p>
    <w:p w14:paraId="72AD176A" w14:textId="756842CD" w:rsidR="0055471A" w:rsidRDefault="0055471A" w:rsidP="00F1408C">
      <w:pPr>
        <w:rPr>
          <w:lang w:val="en-US"/>
        </w:rPr>
      </w:pPr>
    </w:p>
    <w:p w14:paraId="25F60A9B" w14:textId="55A31851" w:rsidR="006A6D7B" w:rsidRPr="00396666" w:rsidRDefault="00396666" w:rsidP="006A6D7B">
      <w:pPr>
        <w:pStyle w:val="Heading1"/>
        <w:rPr>
          <w:color w:val="auto"/>
          <w:lang w:val="en-US"/>
        </w:rPr>
      </w:pPr>
      <w:r w:rsidRPr="00396666">
        <w:rPr>
          <w:rFonts w:ascii="Arial" w:hAnsi="Arial" w:cs="Arial"/>
          <w:bCs w:val="0"/>
          <w:color w:val="auto"/>
          <w:sz w:val="24"/>
          <w:szCs w:val="24"/>
          <w:lang w:val="en-US"/>
        </w:rPr>
        <w:lastRenderedPageBreak/>
        <w:t>Text 1</w:t>
      </w:r>
    </w:p>
    <w:p w14:paraId="67D84C67" w14:textId="7727558B" w:rsidR="003B334C" w:rsidRDefault="003B334C" w:rsidP="003B334C">
      <w:pPr>
        <w:rPr>
          <w:lang w:val="en-US"/>
        </w:rPr>
      </w:pPr>
    </w:p>
    <w:p w14:paraId="6631E49A" w14:textId="77777777" w:rsidR="0055471A" w:rsidRDefault="0055471A" w:rsidP="0055471A">
      <w:pPr>
        <w:jc w:val="center"/>
        <w:rPr>
          <w:rFonts w:ascii="Arial" w:hAnsi="Arial" w:cs="Arial"/>
          <w:b/>
          <w:sz w:val="30"/>
          <w:szCs w:val="30"/>
          <w:lang w:val="en-US"/>
        </w:rPr>
        <w:sectPr w:rsidR="0055471A" w:rsidSect="00BB1808">
          <w:type w:val="continuous"/>
          <w:pgSz w:w="11906" w:h="16838" w:code="9"/>
          <w:pgMar w:top="1814" w:right="1440" w:bottom="1440" w:left="1440" w:header="709" w:footer="709" w:gutter="0"/>
          <w:cols w:num="2" w:space="708"/>
          <w:titlePg/>
          <w:docGrid w:linePitch="360"/>
        </w:sectPr>
      </w:pPr>
    </w:p>
    <w:p w14:paraId="163A3076" w14:textId="7992D23B" w:rsidR="0055471A" w:rsidRPr="00E9542C" w:rsidRDefault="0055471A" w:rsidP="0055471A">
      <w:pPr>
        <w:jc w:val="center"/>
        <w:rPr>
          <w:rFonts w:ascii="Comic Sans MS" w:hAnsi="Comic Sans MS" w:cs="Arial"/>
          <w:b/>
          <w:color w:val="51145C" w:themeColor="accent6"/>
          <w:sz w:val="30"/>
          <w:szCs w:val="30"/>
          <w:lang w:val="en-US"/>
        </w:rPr>
      </w:pPr>
      <w:r w:rsidRPr="00E9542C">
        <w:rPr>
          <w:rFonts w:ascii="Comic Sans MS" w:hAnsi="Comic Sans MS" w:cs="Arial"/>
          <w:b/>
          <w:color w:val="51145C" w:themeColor="accent6"/>
          <w:sz w:val="30"/>
          <w:szCs w:val="30"/>
          <w:lang w:val="en-US"/>
        </w:rPr>
        <w:t>Living in the UK</w:t>
      </w:r>
    </w:p>
    <w:p w14:paraId="5161CDFF" w14:textId="261BDA55" w:rsidR="0055471A" w:rsidRPr="00E9542C" w:rsidRDefault="0055471A" w:rsidP="0055471A">
      <w:pPr>
        <w:pStyle w:val="Body"/>
        <w:spacing w:after="0" w:line="240" w:lineRule="auto"/>
        <w:rPr>
          <w:rFonts w:ascii="Comic Sans MS" w:hAnsi="Comic Sans MS" w:cs="Arial"/>
          <w:b/>
          <w:color w:val="51145C" w:themeColor="accent6"/>
        </w:rPr>
      </w:pPr>
      <w:r w:rsidRPr="00E9542C">
        <w:rPr>
          <w:rFonts w:ascii="Comic Sans MS" w:hAnsi="Comic Sans MS" w:cs="Arial"/>
          <w:b/>
          <w:color w:val="51145C" w:themeColor="accent6"/>
        </w:rPr>
        <w:t>Types of housing</w:t>
      </w:r>
    </w:p>
    <w:p w14:paraId="30289325" w14:textId="08488E83" w:rsidR="0055471A" w:rsidRPr="00E9542C" w:rsidRDefault="0055471A" w:rsidP="0055471A">
      <w:pPr>
        <w:pStyle w:val="Body"/>
        <w:spacing w:after="0" w:line="240" w:lineRule="auto"/>
        <w:rPr>
          <w:rFonts w:ascii="Comic Sans MS" w:hAnsi="Comic Sans MS" w:cs="Arial"/>
          <w:b/>
        </w:rPr>
      </w:pPr>
    </w:p>
    <w:p w14:paraId="1FA1AE50" w14:textId="25387BB7" w:rsidR="0055471A" w:rsidRPr="00E9542C" w:rsidRDefault="0055471A" w:rsidP="0055471A">
      <w:pPr>
        <w:pStyle w:val="Body"/>
        <w:spacing w:after="0" w:line="240" w:lineRule="auto"/>
        <w:rPr>
          <w:rFonts w:ascii="Comic Sans MS" w:hAnsi="Comic Sans MS" w:cs="Arial"/>
        </w:rPr>
      </w:pPr>
      <w:r w:rsidRPr="00E9542C">
        <w:rPr>
          <w:rFonts w:ascii="Comic Sans MS" w:hAnsi="Comic Sans MS" w:cs="Arial"/>
        </w:rPr>
        <w:t xml:space="preserve">In the UK </w:t>
      </w:r>
      <w:r w:rsidR="00941130" w:rsidRPr="00E9542C">
        <w:rPr>
          <w:rFonts w:ascii="Comic Sans MS" w:hAnsi="Comic Sans MS" w:cs="Arial"/>
        </w:rPr>
        <w:t>most people</w:t>
      </w:r>
      <w:r w:rsidRPr="00E9542C">
        <w:rPr>
          <w:rFonts w:ascii="Comic Sans MS" w:hAnsi="Comic Sans MS" w:cs="Arial"/>
        </w:rPr>
        <w:t xml:space="preserve"> live in houses: detached, semi-detached, or terraced. Today there are also many flats being built in the UK.  </w:t>
      </w:r>
    </w:p>
    <w:p w14:paraId="18A8EB90" w14:textId="4B20FE22" w:rsidR="0055471A" w:rsidRDefault="00A54468" w:rsidP="0055471A">
      <w:pPr>
        <w:pStyle w:val="Body"/>
        <w:spacing w:after="0" w:line="240" w:lineRule="auto"/>
        <w:rPr>
          <w:rFonts w:ascii="Arial" w:hAnsi="Arial" w:cs="Arial"/>
        </w:rPr>
      </w:pPr>
      <w:r w:rsidRPr="0055471A">
        <w:rPr>
          <w:rFonts w:ascii="Helvetica" w:eastAsiaTheme="minorHAnsi" w:hAnsi="Helvetica" w:cs="Helvetica"/>
          <w:b/>
          <w:noProof/>
          <w:bdr w:val="none" w:sz="0" w:space="0" w:color="auto"/>
          <w:lang w:eastAsia="en-US"/>
        </w:rPr>
        <w:drawing>
          <wp:anchor distT="0" distB="0" distL="114300" distR="114300" simplePos="0" relativeHeight="251794432" behindDoc="1" locked="0" layoutInCell="1" allowOverlap="1" wp14:anchorId="4557B4B1" wp14:editId="5DBBD808">
            <wp:simplePos x="0" y="0"/>
            <wp:positionH relativeFrom="margin">
              <wp:posOffset>480695</wp:posOffset>
            </wp:positionH>
            <wp:positionV relativeFrom="paragraph">
              <wp:posOffset>100330</wp:posOffset>
            </wp:positionV>
            <wp:extent cx="2159000" cy="2108200"/>
            <wp:effectExtent l="0" t="0" r="0" b="6350"/>
            <wp:wrapTight wrapText="bothSides">
              <wp:wrapPolygon edited="0">
                <wp:start x="0" y="0"/>
                <wp:lineTo x="0" y="21470"/>
                <wp:lineTo x="21346" y="21470"/>
                <wp:lineTo x="21346" y="0"/>
                <wp:lineTo x="0" y="0"/>
              </wp:wrapPolygon>
            </wp:wrapTight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0" cy="210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48704" behindDoc="1" locked="0" layoutInCell="1" allowOverlap="1" wp14:anchorId="2408CDF2" wp14:editId="781DA89A">
            <wp:simplePos x="0" y="0"/>
            <wp:positionH relativeFrom="page">
              <wp:posOffset>3762288</wp:posOffset>
            </wp:positionH>
            <wp:positionV relativeFrom="paragraph">
              <wp:posOffset>141255</wp:posOffset>
            </wp:positionV>
            <wp:extent cx="2469515" cy="2006600"/>
            <wp:effectExtent l="0" t="0" r="6985" b="0"/>
            <wp:wrapTight wrapText="bothSides">
              <wp:wrapPolygon edited="0">
                <wp:start x="0" y="0"/>
                <wp:lineTo x="0" y="21327"/>
                <wp:lineTo x="21494" y="21327"/>
                <wp:lineTo x="21494" y="0"/>
                <wp:lineTo x="0" y="0"/>
              </wp:wrapPolygon>
            </wp:wrapTight>
            <wp:docPr id="7" name="Picture 7" descr="One Bedroom Floor Plans Remarkable Picture Ideas Duplex Home Open Plan Homes Small Country Homesone Home Design 96 Remarkable One Bedroom Floor Plans Picture Ide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ne Bedroom Floor Plans Remarkable Picture Ideas Duplex Home Open Plan Homes Small Country Homesone Home Design 96 Remarkable One Bedroom Floor Plans Picture Ideas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9515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471A">
        <w:rPr>
          <w:rFonts w:ascii="Arial" w:hAnsi="Arial" w:cs="Arial"/>
        </w:rPr>
        <w:t xml:space="preserve"> </w:t>
      </w:r>
    </w:p>
    <w:p w14:paraId="0C5B49AC" w14:textId="77777777" w:rsidR="0055471A" w:rsidRPr="0055471A" w:rsidRDefault="0055471A" w:rsidP="0055471A">
      <w:pPr>
        <w:pStyle w:val="Body"/>
        <w:spacing w:after="0" w:line="240" w:lineRule="auto"/>
        <w:ind w:left="360"/>
        <w:rPr>
          <w:rFonts w:ascii="Arial" w:hAnsi="Arial" w:cs="Arial"/>
        </w:rPr>
      </w:pPr>
    </w:p>
    <w:p w14:paraId="401FD91B" w14:textId="7AA96F77" w:rsidR="0055471A" w:rsidRPr="0055471A" w:rsidRDefault="0055471A" w:rsidP="0055471A">
      <w:pPr>
        <w:pStyle w:val="Body"/>
        <w:spacing w:after="0" w:line="240" w:lineRule="auto"/>
        <w:ind w:left="360"/>
        <w:rPr>
          <w:rFonts w:ascii="Arial" w:hAnsi="Arial" w:cs="Arial"/>
        </w:rPr>
      </w:pPr>
    </w:p>
    <w:p w14:paraId="34411234" w14:textId="68CFA9F5" w:rsidR="0055471A" w:rsidRPr="0055471A" w:rsidRDefault="0055471A" w:rsidP="0055471A">
      <w:pPr>
        <w:pStyle w:val="Body"/>
        <w:spacing w:after="0" w:line="240" w:lineRule="auto"/>
        <w:ind w:left="360"/>
        <w:rPr>
          <w:rFonts w:ascii="Arial" w:hAnsi="Arial" w:cs="Arial"/>
        </w:rPr>
      </w:pPr>
    </w:p>
    <w:p w14:paraId="00421A8B" w14:textId="34D455F6" w:rsidR="0055471A" w:rsidRPr="0055471A" w:rsidRDefault="0055471A" w:rsidP="0055471A">
      <w:pPr>
        <w:pStyle w:val="Body"/>
        <w:spacing w:after="0" w:line="240" w:lineRule="auto"/>
        <w:ind w:left="360"/>
        <w:rPr>
          <w:rFonts w:ascii="Arial" w:hAnsi="Arial" w:cs="Arial"/>
        </w:rPr>
      </w:pPr>
    </w:p>
    <w:p w14:paraId="366C261B" w14:textId="77777777" w:rsidR="0055471A" w:rsidRPr="0055471A" w:rsidRDefault="0055471A" w:rsidP="0055471A">
      <w:pPr>
        <w:pStyle w:val="Body"/>
        <w:spacing w:after="0" w:line="240" w:lineRule="auto"/>
        <w:ind w:left="360"/>
        <w:rPr>
          <w:rFonts w:ascii="Arial" w:hAnsi="Arial" w:cs="Arial"/>
        </w:rPr>
      </w:pPr>
    </w:p>
    <w:p w14:paraId="5C397BC4" w14:textId="77777777" w:rsidR="0055471A" w:rsidRPr="0055471A" w:rsidRDefault="0055471A" w:rsidP="0055471A">
      <w:pPr>
        <w:pStyle w:val="Body"/>
        <w:spacing w:after="0" w:line="240" w:lineRule="auto"/>
        <w:ind w:left="360"/>
        <w:rPr>
          <w:rFonts w:ascii="Arial" w:hAnsi="Arial" w:cs="Arial"/>
        </w:rPr>
      </w:pPr>
    </w:p>
    <w:p w14:paraId="5B25072B" w14:textId="764B6B86" w:rsidR="0055471A" w:rsidRPr="0055471A" w:rsidRDefault="0055471A" w:rsidP="0055471A">
      <w:pPr>
        <w:pStyle w:val="Body"/>
        <w:spacing w:after="0" w:line="240" w:lineRule="auto"/>
        <w:ind w:left="360"/>
        <w:rPr>
          <w:rFonts w:ascii="Arial" w:hAnsi="Arial" w:cs="Arial"/>
        </w:rPr>
      </w:pPr>
    </w:p>
    <w:p w14:paraId="6EC2300D" w14:textId="77777777" w:rsidR="0055471A" w:rsidRPr="0055471A" w:rsidRDefault="0055471A" w:rsidP="0055471A">
      <w:pPr>
        <w:pStyle w:val="Body"/>
        <w:spacing w:after="0" w:line="240" w:lineRule="auto"/>
        <w:ind w:left="360"/>
        <w:rPr>
          <w:rFonts w:ascii="Arial" w:hAnsi="Arial" w:cs="Arial"/>
        </w:rPr>
      </w:pPr>
    </w:p>
    <w:p w14:paraId="4B32B2B0" w14:textId="1E0A80A5" w:rsidR="0055471A" w:rsidRPr="0055471A" w:rsidRDefault="0055471A" w:rsidP="0055471A">
      <w:pPr>
        <w:pStyle w:val="Body"/>
        <w:spacing w:after="0" w:line="240" w:lineRule="auto"/>
        <w:ind w:left="360"/>
        <w:rPr>
          <w:rFonts w:ascii="Arial" w:hAnsi="Arial" w:cs="Arial"/>
        </w:rPr>
      </w:pPr>
    </w:p>
    <w:p w14:paraId="1428D7A9" w14:textId="77777777" w:rsidR="0055471A" w:rsidRPr="0055471A" w:rsidRDefault="0055471A" w:rsidP="0055471A">
      <w:pPr>
        <w:pStyle w:val="Body"/>
        <w:spacing w:after="0" w:line="240" w:lineRule="auto"/>
        <w:ind w:left="360"/>
        <w:rPr>
          <w:rFonts w:ascii="Arial" w:hAnsi="Arial" w:cs="Arial"/>
        </w:rPr>
      </w:pPr>
    </w:p>
    <w:p w14:paraId="047F8DB7" w14:textId="77777777" w:rsidR="0055471A" w:rsidRPr="0055471A" w:rsidRDefault="0055471A" w:rsidP="0055471A">
      <w:pPr>
        <w:pStyle w:val="Body"/>
        <w:spacing w:after="0" w:line="240" w:lineRule="auto"/>
        <w:ind w:left="360"/>
        <w:rPr>
          <w:rFonts w:ascii="Arial" w:hAnsi="Arial" w:cs="Arial"/>
        </w:rPr>
      </w:pPr>
    </w:p>
    <w:p w14:paraId="564F61A3" w14:textId="7BCC9B54" w:rsidR="0055471A" w:rsidRPr="0055471A" w:rsidRDefault="0055471A" w:rsidP="0055471A">
      <w:pPr>
        <w:pStyle w:val="Body"/>
        <w:spacing w:after="0" w:line="240" w:lineRule="auto"/>
        <w:ind w:left="360"/>
        <w:rPr>
          <w:rFonts w:ascii="Arial" w:hAnsi="Arial" w:cs="Arial"/>
        </w:rPr>
      </w:pPr>
    </w:p>
    <w:p w14:paraId="2361A524" w14:textId="6F225003" w:rsidR="0055471A" w:rsidRPr="00E9542C" w:rsidRDefault="0055471A" w:rsidP="0055471A">
      <w:pPr>
        <w:pStyle w:val="Body"/>
        <w:numPr>
          <w:ilvl w:val="0"/>
          <w:numId w:val="29"/>
        </w:numPr>
        <w:spacing w:after="0" w:line="240" w:lineRule="auto"/>
        <w:rPr>
          <w:rFonts w:ascii="Comic Sans MS" w:hAnsi="Comic Sans MS" w:cs="Arial"/>
        </w:rPr>
      </w:pPr>
      <w:r w:rsidRPr="00E9542C">
        <w:rPr>
          <w:rFonts w:ascii="Comic Sans MS" w:hAnsi="Comic Sans MS" w:cs="Arial"/>
          <w:b/>
          <w:color w:val="51145C" w:themeColor="accent6"/>
        </w:rPr>
        <w:t>Detached houses</w:t>
      </w:r>
      <w:r w:rsidRPr="00E9542C">
        <w:rPr>
          <w:rFonts w:ascii="Comic Sans MS" w:hAnsi="Comic Sans MS" w:cs="Arial"/>
          <w:color w:val="51145C" w:themeColor="accent6"/>
        </w:rPr>
        <w:t xml:space="preserve">: </w:t>
      </w:r>
      <w:r w:rsidRPr="00E9542C">
        <w:rPr>
          <w:rFonts w:ascii="Comic Sans MS" w:hAnsi="Comic Sans MS" w:cs="Arial"/>
        </w:rPr>
        <w:t xml:space="preserve">stand alone.  They have no other </w:t>
      </w:r>
      <w:r w:rsidR="00941130" w:rsidRPr="00E9542C">
        <w:rPr>
          <w:rFonts w:ascii="Comic Sans MS" w:hAnsi="Comic Sans MS" w:cs="Arial"/>
        </w:rPr>
        <w:t>houses joined</w:t>
      </w:r>
      <w:r w:rsidRPr="00E9542C">
        <w:rPr>
          <w:rFonts w:ascii="Comic Sans MS" w:hAnsi="Comic Sans MS" w:cs="Arial"/>
        </w:rPr>
        <w:t xml:space="preserve"> to them and </w:t>
      </w:r>
      <w:r w:rsidR="00941130" w:rsidRPr="00E9542C">
        <w:rPr>
          <w:rFonts w:ascii="Comic Sans MS" w:hAnsi="Comic Sans MS" w:cs="Arial"/>
        </w:rPr>
        <w:t xml:space="preserve">often </w:t>
      </w:r>
      <w:r w:rsidRPr="00E9542C">
        <w:rPr>
          <w:rFonts w:ascii="Comic Sans MS" w:hAnsi="Comic Sans MS" w:cs="Arial"/>
        </w:rPr>
        <w:t xml:space="preserve">have gardens </w:t>
      </w:r>
      <w:r w:rsidR="00941130" w:rsidRPr="00E9542C">
        <w:rPr>
          <w:rFonts w:ascii="Comic Sans MS" w:hAnsi="Comic Sans MS" w:cs="Arial"/>
        </w:rPr>
        <w:t xml:space="preserve">at </w:t>
      </w:r>
      <w:r w:rsidRPr="00E9542C">
        <w:rPr>
          <w:rFonts w:ascii="Comic Sans MS" w:hAnsi="Comic Sans MS" w:cs="Arial"/>
        </w:rPr>
        <w:t xml:space="preserve">the front and </w:t>
      </w:r>
      <w:r w:rsidR="00941130" w:rsidRPr="00E9542C">
        <w:rPr>
          <w:rFonts w:ascii="Comic Sans MS" w:hAnsi="Comic Sans MS" w:cs="Arial"/>
        </w:rPr>
        <w:t>back</w:t>
      </w:r>
      <w:r w:rsidRPr="00E9542C">
        <w:rPr>
          <w:rFonts w:ascii="Comic Sans MS" w:hAnsi="Comic Sans MS" w:cs="Arial"/>
        </w:rPr>
        <w:t xml:space="preserve">.  </w:t>
      </w:r>
      <w:r w:rsidR="00941130" w:rsidRPr="00E9542C">
        <w:rPr>
          <w:rFonts w:ascii="Comic Sans MS" w:hAnsi="Comic Sans MS" w:cs="Arial"/>
        </w:rPr>
        <w:t>Most</w:t>
      </w:r>
      <w:r w:rsidRPr="00E9542C">
        <w:rPr>
          <w:rFonts w:ascii="Comic Sans MS" w:hAnsi="Comic Sans MS" w:cs="Arial"/>
        </w:rPr>
        <w:t xml:space="preserve"> have 3+ bedrooms.</w:t>
      </w:r>
    </w:p>
    <w:p w14:paraId="740927E6" w14:textId="77777777" w:rsidR="0055471A" w:rsidRPr="00E9542C" w:rsidRDefault="0055471A" w:rsidP="0055471A">
      <w:pPr>
        <w:pStyle w:val="Body"/>
        <w:spacing w:after="0" w:line="240" w:lineRule="auto"/>
        <w:ind w:left="720"/>
        <w:rPr>
          <w:rFonts w:ascii="Comic Sans MS" w:hAnsi="Comic Sans MS" w:cs="Arial"/>
        </w:rPr>
      </w:pPr>
    </w:p>
    <w:p w14:paraId="1E4C89E2" w14:textId="37747179" w:rsidR="0055471A" w:rsidRPr="00E9542C" w:rsidRDefault="0055471A" w:rsidP="0055471A">
      <w:pPr>
        <w:pStyle w:val="Body"/>
        <w:numPr>
          <w:ilvl w:val="0"/>
          <w:numId w:val="29"/>
        </w:numPr>
        <w:spacing w:after="0" w:line="240" w:lineRule="auto"/>
        <w:rPr>
          <w:rFonts w:ascii="Comic Sans MS" w:hAnsi="Comic Sans MS" w:cs="Arial"/>
        </w:rPr>
      </w:pPr>
      <w:r w:rsidRPr="00E9542C">
        <w:rPr>
          <w:rFonts w:ascii="Comic Sans MS" w:hAnsi="Comic Sans MS" w:cs="Arial"/>
          <w:b/>
          <w:color w:val="51145C" w:themeColor="accent6"/>
        </w:rPr>
        <w:t>Semi-detached:</w:t>
      </w:r>
      <w:r w:rsidRPr="00E9542C">
        <w:rPr>
          <w:rFonts w:ascii="Comic Sans MS" w:hAnsi="Comic Sans MS" w:cs="Arial"/>
          <w:color w:val="51145C" w:themeColor="accent6"/>
        </w:rPr>
        <w:t xml:space="preserve"> </w:t>
      </w:r>
      <w:r w:rsidRPr="00E9542C">
        <w:rPr>
          <w:rFonts w:ascii="Comic Sans MS" w:hAnsi="Comic Sans MS" w:cs="Arial"/>
        </w:rPr>
        <w:t xml:space="preserve">have a house </w:t>
      </w:r>
      <w:r w:rsidR="00941130" w:rsidRPr="00E9542C">
        <w:rPr>
          <w:rFonts w:ascii="Comic Sans MS" w:hAnsi="Comic Sans MS" w:cs="Arial"/>
        </w:rPr>
        <w:t xml:space="preserve">joined </w:t>
      </w:r>
      <w:r w:rsidRPr="00E9542C">
        <w:rPr>
          <w:rFonts w:ascii="Comic Sans MS" w:hAnsi="Comic Sans MS" w:cs="Arial"/>
        </w:rPr>
        <w:t xml:space="preserve">on one side.  These are often smaller than detached properties, though not always. </w:t>
      </w:r>
    </w:p>
    <w:p w14:paraId="79526928" w14:textId="77777777" w:rsidR="0055471A" w:rsidRPr="00E9542C" w:rsidRDefault="0055471A" w:rsidP="0055471A">
      <w:pPr>
        <w:pStyle w:val="Body"/>
        <w:spacing w:after="0" w:line="240" w:lineRule="auto"/>
        <w:rPr>
          <w:rFonts w:ascii="Comic Sans MS" w:hAnsi="Comic Sans MS" w:cs="Arial"/>
        </w:rPr>
      </w:pPr>
    </w:p>
    <w:p w14:paraId="69991D5D" w14:textId="73C9E8A7" w:rsidR="0055471A" w:rsidRPr="00E9542C" w:rsidRDefault="0055471A" w:rsidP="0055471A">
      <w:pPr>
        <w:pStyle w:val="Body"/>
        <w:numPr>
          <w:ilvl w:val="0"/>
          <w:numId w:val="29"/>
        </w:numPr>
        <w:spacing w:after="0" w:line="240" w:lineRule="auto"/>
        <w:rPr>
          <w:rFonts w:ascii="Comic Sans MS" w:hAnsi="Comic Sans MS" w:cs="Arial"/>
        </w:rPr>
      </w:pPr>
      <w:r w:rsidRPr="00E9542C">
        <w:rPr>
          <w:rFonts w:ascii="Comic Sans MS" w:hAnsi="Comic Sans MS" w:cs="Arial"/>
          <w:b/>
          <w:color w:val="51145C" w:themeColor="accent6"/>
        </w:rPr>
        <w:t>Terraced</w:t>
      </w:r>
      <w:r w:rsidRPr="00E9542C">
        <w:rPr>
          <w:rFonts w:ascii="Comic Sans MS" w:hAnsi="Comic Sans MS" w:cs="Arial"/>
          <w:b/>
          <w:color w:val="808080" w:themeColor="background1" w:themeShade="80"/>
        </w:rPr>
        <w:t>:</w:t>
      </w:r>
      <w:r w:rsidRPr="00E9542C">
        <w:rPr>
          <w:rFonts w:ascii="Comic Sans MS" w:hAnsi="Comic Sans MS" w:cs="Arial"/>
          <w:color w:val="808080" w:themeColor="background1" w:themeShade="80"/>
        </w:rPr>
        <w:t xml:space="preserve"> </w:t>
      </w:r>
      <w:r w:rsidRPr="00E9542C">
        <w:rPr>
          <w:rFonts w:ascii="Comic Sans MS" w:hAnsi="Comic Sans MS" w:cs="Arial"/>
        </w:rPr>
        <w:t xml:space="preserve">a row of houses all joined together.  </w:t>
      </w:r>
      <w:r w:rsidR="00941130" w:rsidRPr="00E9542C">
        <w:rPr>
          <w:rFonts w:ascii="Comic Sans MS" w:hAnsi="Comic Sans MS" w:cs="Arial"/>
        </w:rPr>
        <w:t xml:space="preserve">Often </w:t>
      </w:r>
      <w:r w:rsidRPr="00E9542C">
        <w:rPr>
          <w:rFonts w:ascii="Comic Sans MS" w:hAnsi="Comic Sans MS" w:cs="Arial"/>
        </w:rPr>
        <w:t xml:space="preserve">used in big cities where </w:t>
      </w:r>
      <w:r w:rsidR="00941130" w:rsidRPr="00E9542C">
        <w:rPr>
          <w:rFonts w:ascii="Comic Sans MS" w:hAnsi="Comic Sans MS" w:cs="Arial"/>
        </w:rPr>
        <w:t>there are a lot of people to house</w:t>
      </w:r>
      <w:r w:rsidRPr="00E9542C">
        <w:rPr>
          <w:rFonts w:ascii="Comic Sans MS" w:hAnsi="Comic Sans MS" w:cs="Arial"/>
        </w:rPr>
        <w:t xml:space="preserve">. They have a back yard, or small garden. </w:t>
      </w:r>
    </w:p>
    <w:p w14:paraId="3208601D" w14:textId="77777777" w:rsidR="0055471A" w:rsidRPr="00E9542C" w:rsidRDefault="0055471A" w:rsidP="0055471A">
      <w:pPr>
        <w:pStyle w:val="Body"/>
        <w:spacing w:after="0" w:line="240" w:lineRule="auto"/>
        <w:ind w:left="720"/>
        <w:rPr>
          <w:rFonts w:ascii="Comic Sans MS" w:hAnsi="Comic Sans MS" w:cs="Arial"/>
        </w:rPr>
      </w:pPr>
    </w:p>
    <w:p w14:paraId="05315FFE" w14:textId="4DF0D2F5" w:rsidR="0062616B" w:rsidRPr="00E9542C" w:rsidRDefault="0055471A" w:rsidP="003964DD">
      <w:pPr>
        <w:pStyle w:val="Body"/>
        <w:numPr>
          <w:ilvl w:val="0"/>
          <w:numId w:val="29"/>
        </w:numPr>
        <w:spacing w:after="0" w:line="240" w:lineRule="auto"/>
        <w:rPr>
          <w:rFonts w:ascii="Comic Sans MS" w:hAnsi="Comic Sans MS"/>
        </w:rPr>
      </w:pPr>
      <w:r w:rsidRPr="00E9542C">
        <w:rPr>
          <w:rFonts w:ascii="Comic Sans MS" w:hAnsi="Comic Sans MS" w:cs="Arial"/>
          <w:b/>
          <w:color w:val="51145C" w:themeColor="accent6"/>
        </w:rPr>
        <w:t>Flat:</w:t>
      </w:r>
      <w:r w:rsidRPr="00E9542C">
        <w:rPr>
          <w:rFonts w:ascii="Comic Sans MS" w:hAnsi="Comic Sans MS" w:cs="Arial"/>
          <w:color w:val="51145C" w:themeColor="accent6"/>
        </w:rPr>
        <w:t xml:space="preserve"> </w:t>
      </w:r>
      <w:r w:rsidRPr="00E9542C">
        <w:rPr>
          <w:rFonts w:ascii="Comic Sans MS" w:hAnsi="Comic Sans MS" w:cs="Arial"/>
        </w:rPr>
        <w:t xml:space="preserve">small </w:t>
      </w:r>
      <w:r w:rsidR="00941130" w:rsidRPr="00E9542C">
        <w:rPr>
          <w:rFonts w:ascii="Comic Sans MS" w:hAnsi="Comic Sans MS" w:cs="Arial"/>
        </w:rPr>
        <w:t xml:space="preserve">homes </w:t>
      </w:r>
      <w:r w:rsidRPr="00E9542C">
        <w:rPr>
          <w:rFonts w:ascii="Comic Sans MS" w:hAnsi="Comic Sans MS" w:cs="Arial"/>
        </w:rPr>
        <w:t xml:space="preserve">built in blocks </w:t>
      </w:r>
      <w:r w:rsidR="00941130" w:rsidRPr="00E9542C">
        <w:rPr>
          <w:rFonts w:ascii="Comic Sans MS" w:hAnsi="Comic Sans MS" w:cs="Arial"/>
        </w:rPr>
        <w:t>with two or more</w:t>
      </w:r>
      <w:r w:rsidRPr="00E9542C">
        <w:rPr>
          <w:rFonts w:ascii="Comic Sans MS" w:hAnsi="Comic Sans MS" w:cs="Arial"/>
        </w:rPr>
        <w:t xml:space="preserve"> floors. </w:t>
      </w:r>
      <w:r w:rsidR="00941130" w:rsidRPr="00E9542C">
        <w:rPr>
          <w:rFonts w:ascii="Comic Sans MS" w:hAnsi="Comic Sans MS" w:cs="Arial"/>
        </w:rPr>
        <w:t>Usually</w:t>
      </w:r>
      <w:r w:rsidRPr="00E9542C">
        <w:rPr>
          <w:rFonts w:ascii="Comic Sans MS" w:hAnsi="Comic Sans MS" w:cs="Arial"/>
        </w:rPr>
        <w:t xml:space="preserve"> no garden, or a shared garden. </w:t>
      </w:r>
    </w:p>
    <w:p w14:paraId="6D8444A5" w14:textId="77777777" w:rsidR="0062616B" w:rsidRPr="0062616B" w:rsidRDefault="0062616B" w:rsidP="0062616B">
      <w:pPr>
        <w:rPr>
          <w:lang w:val="en-US" w:eastAsia="en-GB"/>
        </w:rPr>
      </w:pPr>
    </w:p>
    <w:p w14:paraId="3803B1E8" w14:textId="77777777" w:rsidR="00E74999" w:rsidRDefault="00E74999" w:rsidP="0062616B">
      <w:pPr>
        <w:pStyle w:val="Body"/>
        <w:spacing w:after="0" w:line="240" w:lineRule="auto"/>
        <w:rPr>
          <w:rFonts w:ascii="Arial" w:hAnsi="Arial" w:cs="Arial"/>
          <w:b/>
        </w:rPr>
      </w:pPr>
    </w:p>
    <w:p w14:paraId="7842F3D7" w14:textId="2871FD00" w:rsidR="0062616B" w:rsidRPr="0062616B" w:rsidRDefault="0062616B" w:rsidP="0062616B">
      <w:pPr>
        <w:pStyle w:val="Body"/>
        <w:spacing w:after="0" w:line="240" w:lineRule="auto"/>
        <w:rPr>
          <w:rFonts w:ascii="Arial" w:hAnsi="Arial" w:cs="Arial"/>
          <w:b/>
        </w:rPr>
      </w:pPr>
      <w:r w:rsidRPr="0062616B">
        <w:rPr>
          <w:rFonts w:ascii="Arial" w:hAnsi="Arial" w:cs="Arial"/>
          <w:b/>
        </w:rPr>
        <w:t>Activities</w:t>
      </w:r>
    </w:p>
    <w:p w14:paraId="14E6C35B" w14:textId="77777777" w:rsidR="0062616B" w:rsidRPr="0062616B" w:rsidRDefault="0062616B" w:rsidP="0062616B">
      <w:pPr>
        <w:pStyle w:val="Body"/>
        <w:spacing w:after="0" w:line="240" w:lineRule="auto"/>
        <w:rPr>
          <w:rFonts w:ascii="Arial" w:hAnsi="Arial" w:cs="Arial"/>
        </w:rPr>
      </w:pPr>
    </w:p>
    <w:p w14:paraId="73E1456F" w14:textId="5C0F7A29" w:rsidR="0062616B" w:rsidRPr="0062616B" w:rsidRDefault="0062616B" w:rsidP="0062616B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62616B">
        <w:rPr>
          <w:rFonts w:ascii="Arial" w:hAnsi="Arial" w:cs="Arial"/>
        </w:rPr>
        <w:t>1a</w:t>
      </w:r>
      <w:r w:rsidRPr="0062616B">
        <w:rPr>
          <w:rFonts w:ascii="Arial" w:hAnsi="Arial" w:cs="Arial"/>
        </w:rPr>
        <w:tab/>
        <w:t xml:space="preserve">Draw a </w:t>
      </w:r>
      <w:r w:rsidR="00941130">
        <w:rPr>
          <w:rFonts w:ascii="Arial" w:hAnsi="Arial" w:cs="Arial"/>
        </w:rPr>
        <w:t>picture</w:t>
      </w:r>
      <w:r w:rsidR="00941130" w:rsidRPr="0062616B">
        <w:rPr>
          <w:rFonts w:ascii="Arial" w:hAnsi="Arial" w:cs="Arial"/>
        </w:rPr>
        <w:t xml:space="preserve"> </w:t>
      </w:r>
      <w:r w:rsidRPr="0062616B">
        <w:rPr>
          <w:rFonts w:ascii="Arial" w:hAnsi="Arial" w:cs="Arial"/>
        </w:rPr>
        <w:t xml:space="preserve">of </w:t>
      </w:r>
      <w:r w:rsidR="00941130">
        <w:rPr>
          <w:rFonts w:ascii="Arial" w:hAnsi="Arial" w:cs="Arial"/>
        </w:rPr>
        <w:t>each</w:t>
      </w:r>
      <w:r w:rsidRPr="0062616B">
        <w:rPr>
          <w:rFonts w:ascii="Arial" w:hAnsi="Arial" w:cs="Arial"/>
        </w:rPr>
        <w:t xml:space="preserve"> type of housing in the text. </w:t>
      </w:r>
    </w:p>
    <w:p w14:paraId="2431A930" w14:textId="77777777" w:rsidR="0062616B" w:rsidRPr="0062616B" w:rsidRDefault="0062616B" w:rsidP="0062616B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203465A4" w14:textId="015A672D" w:rsidR="0062616B" w:rsidRPr="0062616B" w:rsidRDefault="0062616B" w:rsidP="0062616B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62616B">
        <w:rPr>
          <w:rFonts w:ascii="Arial" w:hAnsi="Arial" w:cs="Arial"/>
        </w:rPr>
        <w:t>1b</w:t>
      </w:r>
      <w:r w:rsidRPr="0062616B">
        <w:rPr>
          <w:rFonts w:ascii="Arial" w:hAnsi="Arial" w:cs="Arial"/>
        </w:rPr>
        <w:tab/>
        <w:t xml:space="preserve">Draw </w:t>
      </w:r>
      <w:r w:rsidR="00941130">
        <w:rPr>
          <w:rFonts w:ascii="Arial" w:hAnsi="Arial" w:cs="Arial"/>
        </w:rPr>
        <w:t>a picture</w:t>
      </w:r>
      <w:r w:rsidRPr="0062616B">
        <w:rPr>
          <w:rFonts w:ascii="Arial" w:hAnsi="Arial" w:cs="Arial"/>
        </w:rPr>
        <w:t xml:space="preserve"> of </w:t>
      </w:r>
      <w:r w:rsidR="00941130">
        <w:rPr>
          <w:rFonts w:ascii="Arial" w:hAnsi="Arial" w:cs="Arial"/>
        </w:rPr>
        <w:t>your home</w:t>
      </w:r>
      <w:r w:rsidRPr="0062616B">
        <w:rPr>
          <w:rFonts w:ascii="Arial" w:hAnsi="Arial" w:cs="Arial"/>
        </w:rPr>
        <w:t xml:space="preserve"> in the UK or in your home country. Make a list of the rooms and what is in the rooms.</w:t>
      </w:r>
    </w:p>
    <w:p w14:paraId="68EA9087" w14:textId="7D6233A6" w:rsidR="00DC7D30" w:rsidRPr="0062616B" w:rsidRDefault="00DC7D30" w:rsidP="0062616B">
      <w:pPr>
        <w:pStyle w:val="Body"/>
        <w:spacing w:after="0" w:line="240" w:lineRule="auto"/>
        <w:sectPr w:rsidR="00DC7D30" w:rsidRPr="0062616B" w:rsidSect="00DC7D30">
          <w:type w:val="continuous"/>
          <w:pgSz w:w="11906" w:h="16838" w:code="9"/>
          <w:pgMar w:top="1814" w:right="1440" w:bottom="1440" w:left="1440" w:header="709" w:footer="709" w:gutter="0"/>
          <w:cols w:space="708"/>
          <w:titlePg/>
          <w:docGrid w:linePitch="360"/>
        </w:sectPr>
      </w:pPr>
    </w:p>
    <w:p w14:paraId="1EA1A32C" w14:textId="44CF89E9" w:rsidR="00FB7EA0" w:rsidRPr="0062616B" w:rsidRDefault="00FB7EA0" w:rsidP="00F1408C"/>
    <w:p w14:paraId="47B6B072" w14:textId="77777777" w:rsidR="00FB7EA0" w:rsidRPr="0062616B" w:rsidRDefault="00FB7EA0" w:rsidP="00FB7EA0"/>
    <w:p w14:paraId="64A2AB5B" w14:textId="4BC23199" w:rsidR="00FB7EA0" w:rsidRDefault="00FB7EA0" w:rsidP="00FB7EA0"/>
    <w:p w14:paraId="73F58CDA" w14:textId="2E2971F8" w:rsidR="00A54468" w:rsidRDefault="00A54468" w:rsidP="00FB7EA0"/>
    <w:p w14:paraId="5ECB7519" w14:textId="1969B041" w:rsidR="00FB7EA0" w:rsidRPr="0062616B" w:rsidRDefault="0062616B" w:rsidP="00FB7EA0">
      <w:pPr>
        <w:rPr>
          <w:rFonts w:ascii="Arial" w:hAnsi="Arial" w:cs="Arial"/>
          <w:b/>
        </w:rPr>
      </w:pPr>
      <w:r w:rsidRPr="0062616B">
        <w:rPr>
          <w:rFonts w:ascii="Arial" w:hAnsi="Arial" w:cs="Arial"/>
          <w:b/>
        </w:rPr>
        <w:lastRenderedPageBreak/>
        <w:t>Text 2</w:t>
      </w:r>
    </w:p>
    <w:p w14:paraId="54744994" w14:textId="1BBD8302" w:rsidR="00FB7EA0" w:rsidRPr="00FB7EA0" w:rsidRDefault="00E74999" w:rsidP="00FB7EA0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3AB00FB2" wp14:editId="1D22E0D1">
                <wp:simplePos x="0" y="0"/>
                <wp:positionH relativeFrom="margin">
                  <wp:align>right</wp:align>
                </wp:positionH>
                <wp:positionV relativeFrom="paragraph">
                  <wp:posOffset>825500</wp:posOffset>
                </wp:positionV>
                <wp:extent cx="5657850" cy="739302"/>
                <wp:effectExtent l="0" t="0" r="19050" b="22860"/>
                <wp:wrapNone/>
                <wp:docPr id="18" name="Rectangle: Rounded Corner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7850" cy="739302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7A8204" id="Rectangle: Rounded Corners 18" o:spid="_x0000_s1026" style="position:absolute;margin-left:394.3pt;margin-top:65pt;width:445.5pt;height:58.2pt;z-index:2518026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" filled="f" strokecolor="#ea5b0c [3204]" strokeweight="2pt">
                <w10:wrap anchorx="margin"/>
              </v:roundrect>
            </w:pict>
          </mc:Fallback>
        </mc:AlternateContent>
      </w:r>
      <w:r w:rsidRPr="0062616B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04672" behindDoc="0" locked="0" layoutInCell="1" allowOverlap="1" wp14:anchorId="1B10ACCF" wp14:editId="18E94501">
                <wp:simplePos x="0" y="0"/>
                <wp:positionH relativeFrom="margin">
                  <wp:posOffset>97155</wp:posOffset>
                </wp:positionH>
                <wp:positionV relativeFrom="paragraph">
                  <wp:posOffset>871220</wp:posOffset>
                </wp:positionV>
                <wp:extent cx="5638800" cy="768350"/>
                <wp:effectExtent l="0" t="0" r="0" b="0"/>
                <wp:wrapSquare wrapText="bothSides"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38800" cy="768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985891" w14:textId="3545AF59" w:rsidR="00497EA1" w:rsidRPr="00C94804" w:rsidRDefault="00497EA1" w:rsidP="00E7499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240" w:line="280" w:lineRule="atLeast"/>
                              <w:jc w:val="center"/>
                              <w:rPr>
                                <w:rFonts w:ascii="Comic Sans MS" w:hAnsi="Comic Sans MS" w:cs="Arial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</w:pPr>
                            <w:r w:rsidRPr="00C94804">
                              <w:rPr>
                                <w:rFonts w:ascii="Comic Sans MS" w:hAnsi="Comic Sans MS" w:cs="Arial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 xml:space="preserve">Going to a keep-fit class or gym session is a fun way to keep healthy. </w:t>
                            </w:r>
                          </w:p>
                          <w:p w14:paraId="664C340E" w14:textId="48090883" w:rsidR="00497EA1" w:rsidRPr="00C94804" w:rsidRDefault="00497EA1" w:rsidP="00E74999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240" w:line="280" w:lineRule="atLeast"/>
                              <w:jc w:val="center"/>
                              <w:rPr>
                                <w:rFonts w:ascii="Comic Sans MS" w:hAnsi="Comic Sans MS" w:cs="Arial"/>
                                <w:b/>
                                <w:color w:val="000000" w:themeColor="text1"/>
                                <w:lang w:val="en-US"/>
                              </w:rPr>
                            </w:pPr>
                            <w:r w:rsidRPr="00C94804">
                              <w:rPr>
                                <w:rFonts w:ascii="Comic Sans MS" w:hAnsi="Comic Sans MS" w:cs="Arial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Go on! Join a class and work towards a happier, stronger you!</w:t>
                            </w:r>
                          </w:p>
                          <w:p w14:paraId="7F8DA058" w14:textId="04A919B7" w:rsidR="00497EA1" w:rsidRPr="0062616B" w:rsidRDefault="00497EA1" w:rsidP="00E7499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0ACCF" id="_x0000_s1028" type="#_x0000_t202" style="position:absolute;margin-left:7.65pt;margin-top:68.6pt;width:444pt;height:60.5pt;z-index:2518046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" filled="f" stroked="f">
                <v:textbox>
                  <w:txbxContent>
                    <w:p w14:paraId="1D985891" w14:textId="3545AF59" w:rsidR="00497EA1" w:rsidRPr="00C94804" w:rsidRDefault="00497EA1" w:rsidP="00E74999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240" w:line="280" w:lineRule="atLeast"/>
                        <w:jc w:val="center"/>
                        <w:rPr>
                          <w:rFonts w:ascii="Comic Sans MS" w:hAnsi="Comic Sans MS" w:cs="Arial"/>
                          <w:b/>
                          <w:bCs/>
                          <w:color w:val="000000" w:themeColor="text1"/>
                          <w:lang w:val="en-US"/>
                        </w:rPr>
                      </w:pPr>
                      <w:r w:rsidRPr="00C94804">
                        <w:rPr>
                          <w:rFonts w:ascii="Comic Sans MS" w:hAnsi="Comic Sans MS" w:cs="Arial"/>
                          <w:b/>
                          <w:bCs/>
                          <w:color w:val="000000" w:themeColor="text1"/>
                          <w:lang w:val="en-US"/>
                        </w:rPr>
                        <w:t xml:space="preserve">Going to a keep-fit class or gym session is a fun way to keep healthy. </w:t>
                      </w:r>
                    </w:p>
                    <w:p w14:paraId="664C340E" w14:textId="48090883" w:rsidR="00497EA1" w:rsidRPr="00C94804" w:rsidRDefault="00497EA1" w:rsidP="00E74999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240" w:line="280" w:lineRule="atLeast"/>
                        <w:jc w:val="center"/>
                        <w:rPr>
                          <w:rFonts w:ascii="Comic Sans MS" w:hAnsi="Comic Sans MS" w:cs="Arial"/>
                          <w:b/>
                          <w:color w:val="000000" w:themeColor="text1"/>
                          <w:lang w:val="en-US"/>
                        </w:rPr>
                      </w:pPr>
                      <w:r w:rsidRPr="00C94804">
                        <w:rPr>
                          <w:rFonts w:ascii="Comic Sans MS" w:hAnsi="Comic Sans MS" w:cs="Arial"/>
                          <w:b/>
                          <w:bCs/>
                          <w:color w:val="000000" w:themeColor="text1"/>
                          <w:lang w:val="en-US"/>
                        </w:rPr>
                        <w:t>Go on! Join a class and work towards a happier, stronger you!</w:t>
                      </w:r>
                    </w:p>
                    <w:p w14:paraId="7F8DA058" w14:textId="04A919B7" w:rsidR="00497EA1" w:rsidRPr="0062616B" w:rsidRDefault="00497EA1" w:rsidP="00E74999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2616B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06A2A9E7" wp14:editId="0EA11D80">
                <wp:simplePos x="0" y="0"/>
                <wp:positionH relativeFrom="margin">
                  <wp:align>right</wp:align>
                </wp:positionH>
                <wp:positionV relativeFrom="paragraph">
                  <wp:posOffset>158750</wp:posOffset>
                </wp:positionV>
                <wp:extent cx="5629275" cy="581025"/>
                <wp:effectExtent l="0" t="0" r="28575" b="28575"/>
                <wp:wrapNone/>
                <wp:docPr id="14" name="Rectangle: Rounded Corner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29275" cy="5810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687AAA" id="Rectangle: Rounded Corners 14" o:spid="_x0000_s1026" style="position:absolute;margin-left:392.05pt;margin-top:12.5pt;width:443.25pt;height:45.75pt;z-index:251795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" filled="f" strokecolor="#ea5b0c [3204]" strokeweight="2pt">
                <w10:wrap anchorx="margin"/>
              </v:roundrect>
            </w:pict>
          </mc:Fallback>
        </mc:AlternateContent>
      </w:r>
      <w:r w:rsidR="0062616B" w:rsidRPr="0062616B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97504" behindDoc="0" locked="0" layoutInCell="1" allowOverlap="1" wp14:anchorId="60915347" wp14:editId="26BBFA77">
                <wp:simplePos x="0" y="0"/>
                <wp:positionH relativeFrom="margin">
                  <wp:posOffset>95250</wp:posOffset>
                </wp:positionH>
                <wp:positionV relativeFrom="paragraph">
                  <wp:posOffset>301625</wp:posOffset>
                </wp:positionV>
                <wp:extent cx="562927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92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EAC2FB" w14:textId="49FE55E7" w:rsidR="00497EA1" w:rsidRPr="00C94804" w:rsidRDefault="00497EA1" w:rsidP="0062616B">
                            <w:pPr>
                              <w:jc w:val="center"/>
                              <w:rPr>
                                <w:rFonts w:ascii="Comic Sans MS" w:hAnsi="Comic Sans MS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C94804">
                              <w:rPr>
                                <w:rFonts w:ascii="Comic Sans MS" w:hAnsi="Comic Sans MS" w:cs="Arial"/>
                                <w:b/>
                                <w:sz w:val="32"/>
                                <w:szCs w:val="32"/>
                              </w:rPr>
                              <w:t>EXERCISE!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0915347" id="_x0000_s1029" type="#_x0000_t202" style="position:absolute;margin-left:7.5pt;margin-top:23.75pt;width:443.25pt;height:110.6pt;z-index:2517975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" filled="f" stroked="f">
                <v:textbox style="mso-fit-shape-to-text:t">
                  <w:txbxContent>
                    <w:p w14:paraId="0BEAC2FB" w14:textId="49FE55E7" w:rsidR="00497EA1" w:rsidRPr="00C94804" w:rsidRDefault="00497EA1" w:rsidP="0062616B">
                      <w:pPr>
                        <w:jc w:val="center"/>
                        <w:rPr>
                          <w:rFonts w:ascii="Comic Sans MS" w:hAnsi="Comic Sans MS" w:cs="Arial"/>
                          <w:b/>
                          <w:sz w:val="32"/>
                          <w:szCs w:val="32"/>
                        </w:rPr>
                      </w:pPr>
                      <w:r w:rsidRPr="00C94804">
                        <w:rPr>
                          <w:rFonts w:ascii="Comic Sans MS" w:hAnsi="Comic Sans MS" w:cs="Arial"/>
                          <w:b/>
                          <w:sz w:val="32"/>
                          <w:szCs w:val="32"/>
                        </w:rPr>
                        <w:t>EXERCISE!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BBD9519" w14:textId="66B41FCB" w:rsidR="00FB7EA0" w:rsidRPr="00FB7EA0" w:rsidRDefault="00C94804" w:rsidP="00FB7EA0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080C08F9" wp14:editId="386046D3">
                <wp:simplePos x="0" y="0"/>
                <wp:positionH relativeFrom="column">
                  <wp:posOffset>19050</wp:posOffset>
                </wp:positionH>
                <wp:positionV relativeFrom="paragraph">
                  <wp:posOffset>1484630</wp:posOffset>
                </wp:positionV>
                <wp:extent cx="3838575" cy="1857375"/>
                <wp:effectExtent l="0" t="0" r="28575" b="28575"/>
                <wp:wrapNone/>
                <wp:docPr id="21" name="Rectangle: Rounded Corner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38575" cy="185737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56705D" id="Rectangle: Rounded Corners 21" o:spid="_x0000_s1026" style="position:absolute;margin-left:1.5pt;margin-top:116.9pt;width:302.25pt;height:146.2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" filled="f" strokecolor="#ea5b0c [3204]" strokeweight="2pt"/>
            </w:pict>
          </mc:Fallback>
        </mc:AlternateContent>
      </w:r>
      <w:r w:rsidRPr="0062616B"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808768" behindDoc="0" locked="0" layoutInCell="1" allowOverlap="1" wp14:anchorId="116ED341" wp14:editId="061EA990">
                <wp:simplePos x="0" y="0"/>
                <wp:positionH relativeFrom="margin">
                  <wp:posOffset>-191135</wp:posOffset>
                </wp:positionH>
                <wp:positionV relativeFrom="paragraph">
                  <wp:posOffset>1589405</wp:posOffset>
                </wp:positionV>
                <wp:extent cx="4181475" cy="1771650"/>
                <wp:effectExtent l="0" t="0" r="0" b="0"/>
                <wp:wrapSquare wrapText="bothSides"/>
                <wp:docPr id="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81475" cy="1771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660D0E" w14:textId="3197F3A9" w:rsidR="00497EA1" w:rsidRPr="00C94804" w:rsidRDefault="00497EA1" w:rsidP="0062616B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30"/>
                              </w:numPr>
                              <w:autoSpaceDE w:val="0"/>
                              <w:autoSpaceDN w:val="0"/>
                              <w:adjustRightInd w:val="0"/>
                              <w:spacing w:after="240" w:line="240" w:lineRule="atLeast"/>
                              <w:rPr>
                                <w:rFonts w:ascii="Comic Sans MS" w:hAnsi="Comic Sans MS" w:cs="Arial"/>
                                <w:color w:val="000000" w:themeColor="text1"/>
                                <w:lang w:val="en-US"/>
                              </w:rPr>
                            </w:pPr>
                            <w:r w:rsidRPr="00C94804">
                              <w:rPr>
                                <w:rFonts w:ascii="Comic Sans MS" w:hAnsi="Comic Sans MS" w:cs="Arial"/>
                                <w:color w:val="000000" w:themeColor="text1"/>
                                <w:lang w:val="en-US"/>
                              </w:rPr>
                              <w:t>Exercise can help with anxiety and depression.</w:t>
                            </w:r>
                          </w:p>
                          <w:p w14:paraId="360F8989" w14:textId="72E33DA0" w:rsidR="00497EA1" w:rsidRPr="00C94804" w:rsidRDefault="00497EA1" w:rsidP="0062616B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30"/>
                              </w:numPr>
                              <w:autoSpaceDE w:val="0"/>
                              <w:autoSpaceDN w:val="0"/>
                              <w:adjustRightInd w:val="0"/>
                              <w:spacing w:after="240" w:line="240" w:lineRule="atLeast"/>
                              <w:rPr>
                                <w:rFonts w:ascii="Comic Sans MS" w:hAnsi="Comic Sans MS" w:cs="Arial"/>
                                <w:color w:val="000000" w:themeColor="text1"/>
                                <w:lang w:val="en-US"/>
                              </w:rPr>
                            </w:pPr>
                            <w:r w:rsidRPr="00C94804">
                              <w:rPr>
                                <w:rFonts w:ascii="Comic Sans MS" w:hAnsi="Comic Sans MS" w:cs="Arial"/>
                                <w:color w:val="000000" w:themeColor="text1"/>
                                <w:lang w:val="en-US"/>
                              </w:rPr>
                              <w:t>It can help you keep calm and keep positive</w:t>
                            </w:r>
                            <w:r>
                              <w:rPr>
                                <w:rFonts w:ascii="Comic Sans MS" w:hAnsi="Comic Sans MS" w:cs="Arial"/>
                                <w:color w:val="000000" w:themeColor="text1"/>
                                <w:lang w:val="en-US"/>
                              </w:rPr>
                              <w:t>.</w:t>
                            </w:r>
                          </w:p>
                          <w:p w14:paraId="0D1C1022" w14:textId="77777777" w:rsidR="00497EA1" w:rsidRPr="00C94804" w:rsidRDefault="00497EA1" w:rsidP="0062616B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30"/>
                              </w:numPr>
                              <w:autoSpaceDE w:val="0"/>
                              <w:autoSpaceDN w:val="0"/>
                              <w:adjustRightInd w:val="0"/>
                              <w:spacing w:after="240" w:line="240" w:lineRule="atLeast"/>
                              <w:rPr>
                                <w:rFonts w:ascii="Comic Sans MS" w:hAnsi="Comic Sans MS" w:cs="Arial"/>
                                <w:color w:val="000000" w:themeColor="text1"/>
                                <w:lang w:val="en-US"/>
                              </w:rPr>
                            </w:pPr>
                            <w:r w:rsidRPr="00C94804">
                              <w:rPr>
                                <w:rFonts w:ascii="Comic Sans MS" w:hAnsi="Comic Sans MS" w:cs="Arial"/>
                                <w:color w:val="000000" w:themeColor="text1"/>
                                <w:lang w:val="en-US"/>
                              </w:rPr>
                              <w:t xml:space="preserve">Regular exercise can help you to sleep better. </w:t>
                            </w:r>
                          </w:p>
                          <w:p w14:paraId="08A3A725" w14:textId="12C02641" w:rsidR="00497EA1" w:rsidRPr="00C94804" w:rsidRDefault="00497EA1" w:rsidP="0062616B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30"/>
                              </w:numPr>
                              <w:autoSpaceDE w:val="0"/>
                              <w:autoSpaceDN w:val="0"/>
                              <w:adjustRightInd w:val="0"/>
                              <w:spacing w:after="240" w:line="240" w:lineRule="atLeast"/>
                              <w:rPr>
                                <w:rFonts w:ascii="Comic Sans MS" w:hAnsi="Comic Sans MS" w:cs="Arial"/>
                                <w:color w:val="000000" w:themeColor="text1"/>
                                <w:lang w:val="en-US"/>
                              </w:rPr>
                            </w:pPr>
                            <w:r w:rsidRPr="00C94804">
                              <w:rPr>
                                <w:rFonts w:ascii="Comic Sans MS" w:hAnsi="Comic Sans MS" w:cs="Arial"/>
                                <w:color w:val="000000" w:themeColor="text1"/>
                                <w:lang w:val="en-US"/>
                              </w:rPr>
                              <w:t>It can make you feel more awake and more confident</w:t>
                            </w:r>
                            <w:r>
                              <w:rPr>
                                <w:rFonts w:ascii="Comic Sans MS" w:hAnsi="Comic Sans MS" w:cs="Arial"/>
                                <w:color w:val="000000" w:themeColor="text1"/>
                                <w:lang w:val="en-US"/>
                              </w:rPr>
                              <w:t>.</w:t>
                            </w:r>
                          </w:p>
                          <w:p w14:paraId="094FF22A" w14:textId="2BDA8EF3" w:rsidR="00497EA1" w:rsidRPr="00C94804" w:rsidRDefault="00497EA1" w:rsidP="0062616B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30"/>
                              </w:numPr>
                              <w:autoSpaceDE w:val="0"/>
                              <w:autoSpaceDN w:val="0"/>
                              <w:adjustRightInd w:val="0"/>
                              <w:spacing w:after="240" w:line="240" w:lineRule="atLeast"/>
                              <w:rPr>
                                <w:rFonts w:ascii="Comic Sans MS" w:eastAsia="MS Mincho" w:hAnsi="Comic Sans MS" w:cs="MS Mincho"/>
                                <w:color w:val="000000" w:themeColor="text1"/>
                                <w:lang w:val="en-US"/>
                              </w:rPr>
                            </w:pPr>
                            <w:r w:rsidRPr="00C94804">
                              <w:rPr>
                                <w:rFonts w:ascii="Comic Sans MS" w:hAnsi="Comic Sans MS" w:cs="Arial"/>
                                <w:color w:val="000000" w:themeColor="text1"/>
                                <w:lang w:val="en-US"/>
                              </w:rPr>
                              <w:t>It can help you concentrate</w:t>
                            </w:r>
                            <w:r w:rsidRPr="00C94804">
                              <w:rPr>
                                <w:rFonts w:ascii="Comic Sans MS" w:eastAsia="MS Mincho" w:hAnsi="Comic Sans MS" w:cs="MS Mincho"/>
                                <w:color w:val="000000" w:themeColor="text1"/>
                                <w:lang w:val="en-US"/>
                              </w:rPr>
                              <w:t>.</w:t>
                            </w:r>
                          </w:p>
                          <w:p w14:paraId="2FF2E8CD" w14:textId="77777777" w:rsidR="00497EA1" w:rsidRPr="00C94804" w:rsidRDefault="00497EA1" w:rsidP="006261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240" w:line="240" w:lineRule="atLeast"/>
                              <w:ind w:left="360"/>
                              <w:rPr>
                                <w:rFonts w:ascii="Comic Sans MS" w:hAnsi="Comic Sans MS" w:cs="Arial"/>
                                <w:b/>
                                <w:bCs/>
                                <w:i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C94804">
                              <w:rPr>
                                <w:rFonts w:ascii="Comic Sans MS" w:hAnsi="Comic Sans MS" w:cs="Arial"/>
                                <w:b/>
                                <w:bCs/>
                                <w:i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  <w:t xml:space="preserve">– Louise Ovington </w:t>
                            </w:r>
                          </w:p>
                          <w:p w14:paraId="1F69912B" w14:textId="77777777" w:rsidR="00497EA1" w:rsidRPr="0062616B" w:rsidRDefault="00497EA1" w:rsidP="006261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240" w:line="240" w:lineRule="atLeast"/>
                              <w:rPr>
                                <w:rFonts w:ascii="MS Mincho" w:eastAsia="MS Mincho" w:hAnsi="MS Mincho" w:cs="MS Mincho"/>
                                <w:color w:val="000000" w:themeColor="text1"/>
                                <w:sz w:val="22"/>
                                <w:szCs w:val="22"/>
                                <w:lang w:val="en-US"/>
                              </w:rPr>
                            </w:pPr>
                          </w:p>
                          <w:p w14:paraId="5904EE43" w14:textId="149417E9" w:rsidR="00497EA1" w:rsidRPr="0062616B" w:rsidRDefault="00497EA1" w:rsidP="0062616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ED341" id="_x0000_s1030" type="#_x0000_t202" style="position:absolute;margin-left:-15.05pt;margin-top:125.15pt;width:329.25pt;height:139.5pt;z-index:251808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" filled="f" stroked="f">
                <v:textbox>
                  <w:txbxContent>
                    <w:p w14:paraId="10660D0E" w14:textId="3197F3A9" w:rsidR="00497EA1" w:rsidRPr="00C94804" w:rsidRDefault="00497EA1" w:rsidP="0062616B">
                      <w:pPr>
                        <w:pStyle w:val="ListParagraph"/>
                        <w:widowControl w:val="0"/>
                        <w:numPr>
                          <w:ilvl w:val="0"/>
                          <w:numId w:val="30"/>
                        </w:numPr>
                        <w:autoSpaceDE w:val="0"/>
                        <w:autoSpaceDN w:val="0"/>
                        <w:adjustRightInd w:val="0"/>
                        <w:spacing w:after="240" w:line="240" w:lineRule="atLeast"/>
                        <w:rPr>
                          <w:rFonts w:ascii="Comic Sans MS" w:hAnsi="Comic Sans MS" w:cs="Arial"/>
                          <w:color w:val="000000" w:themeColor="text1"/>
                          <w:lang w:val="en-US"/>
                        </w:rPr>
                      </w:pPr>
                      <w:r w:rsidRPr="00C94804">
                        <w:rPr>
                          <w:rFonts w:ascii="Comic Sans MS" w:hAnsi="Comic Sans MS" w:cs="Arial"/>
                          <w:color w:val="000000" w:themeColor="text1"/>
                          <w:lang w:val="en-US"/>
                        </w:rPr>
                        <w:t>Exercise can help with anxiety and depression.</w:t>
                      </w:r>
                    </w:p>
                    <w:p w14:paraId="360F8989" w14:textId="72E33DA0" w:rsidR="00497EA1" w:rsidRPr="00C94804" w:rsidRDefault="00497EA1" w:rsidP="0062616B">
                      <w:pPr>
                        <w:pStyle w:val="ListParagraph"/>
                        <w:widowControl w:val="0"/>
                        <w:numPr>
                          <w:ilvl w:val="0"/>
                          <w:numId w:val="30"/>
                        </w:numPr>
                        <w:autoSpaceDE w:val="0"/>
                        <w:autoSpaceDN w:val="0"/>
                        <w:adjustRightInd w:val="0"/>
                        <w:spacing w:after="240" w:line="240" w:lineRule="atLeast"/>
                        <w:rPr>
                          <w:rFonts w:ascii="Comic Sans MS" w:hAnsi="Comic Sans MS" w:cs="Arial"/>
                          <w:color w:val="000000" w:themeColor="text1"/>
                          <w:lang w:val="en-US"/>
                        </w:rPr>
                      </w:pPr>
                      <w:r w:rsidRPr="00C94804">
                        <w:rPr>
                          <w:rFonts w:ascii="Comic Sans MS" w:hAnsi="Comic Sans MS" w:cs="Arial"/>
                          <w:color w:val="000000" w:themeColor="text1"/>
                          <w:lang w:val="en-US"/>
                        </w:rPr>
                        <w:t>It can help you keep calm and keep positive</w:t>
                      </w:r>
                      <w:r>
                        <w:rPr>
                          <w:rFonts w:ascii="Comic Sans MS" w:hAnsi="Comic Sans MS" w:cs="Arial"/>
                          <w:color w:val="000000" w:themeColor="text1"/>
                          <w:lang w:val="en-US"/>
                        </w:rPr>
                        <w:t>.</w:t>
                      </w:r>
                    </w:p>
                    <w:p w14:paraId="0D1C1022" w14:textId="77777777" w:rsidR="00497EA1" w:rsidRPr="00C94804" w:rsidRDefault="00497EA1" w:rsidP="0062616B">
                      <w:pPr>
                        <w:pStyle w:val="ListParagraph"/>
                        <w:widowControl w:val="0"/>
                        <w:numPr>
                          <w:ilvl w:val="0"/>
                          <w:numId w:val="30"/>
                        </w:numPr>
                        <w:autoSpaceDE w:val="0"/>
                        <w:autoSpaceDN w:val="0"/>
                        <w:adjustRightInd w:val="0"/>
                        <w:spacing w:after="240" w:line="240" w:lineRule="atLeast"/>
                        <w:rPr>
                          <w:rFonts w:ascii="Comic Sans MS" w:hAnsi="Comic Sans MS" w:cs="Arial"/>
                          <w:color w:val="000000" w:themeColor="text1"/>
                          <w:lang w:val="en-US"/>
                        </w:rPr>
                      </w:pPr>
                      <w:r w:rsidRPr="00C94804">
                        <w:rPr>
                          <w:rFonts w:ascii="Comic Sans MS" w:hAnsi="Comic Sans MS" w:cs="Arial"/>
                          <w:color w:val="000000" w:themeColor="text1"/>
                          <w:lang w:val="en-US"/>
                        </w:rPr>
                        <w:t xml:space="preserve">Regular exercise can help you to sleep better. </w:t>
                      </w:r>
                    </w:p>
                    <w:p w14:paraId="08A3A725" w14:textId="12C02641" w:rsidR="00497EA1" w:rsidRPr="00C94804" w:rsidRDefault="00497EA1" w:rsidP="0062616B">
                      <w:pPr>
                        <w:pStyle w:val="ListParagraph"/>
                        <w:widowControl w:val="0"/>
                        <w:numPr>
                          <w:ilvl w:val="0"/>
                          <w:numId w:val="30"/>
                        </w:numPr>
                        <w:autoSpaceDE w:val="0"/>
                        <w:autoSpaceDN w:val="0"/>
                        <w:adjustRightInd w:val="0"/>
                        <w:spacing w:after="240" w:line="240" w:lineRule="atLeast"/>
                        <w:rPr>
                          <w:rFonts w:ascii="Comic Sans MS" w:hAnsi="Comic Sans MS" w:cs="Arial"/>
                          <w:color w:val="000000" w:themeColor="text1"/>
                          <w:lang w:val="en-US"/>
                        </w:rPr>
                      </w:pPr>
                      <w:r w:rsidRPr="00C94804">
                        <w:rPr>
                          <w:rFonts w:ascii="Comic Sans MS" w:hAnsi="Comic Sans MS" w:cs="Arial"/>
                          <w:color w:val="000000" w:themeColor="text1"/>
                          <w:lang w:val="en-US"/>
                        </w:rPr>
                        <w:t>It can make you feel more awake and more confident</w:t>
                      </w:r>
                      <w:r>
                        <w:rPr>
                          <w:rFonts w:ascii="Comic Sans MS" w:hAnsi="Comic Sans MS" w:cs="Arial"/>
                          <w:color w:val="000000" w:themeColor="text1"/>
                          <w:lang w:val="en-US"/>
                        </w:rPr>
                        <w:t>.</w:t>
                      </w:r>
                    </w:p>
                    <w:p w14:paraId="094FF22A" w14:textId="2BDA8EF3" w:rsidR="00497EA1" w:rsidRPr="00C94804" w:rsidRDefault="00497EA1" w:rsidP="0062616B">
                      <w:pPr>
                        <w:pStyle w:val="ListParagraph"/>
                        <w:widowControl w:val="0"/>
                        <w:numPr>
                          <w:ilvl w:val="0"/>
                          <w:numId w:val="30"/>
                        </w:numPr>
                        <w:autoSpaceDE w:val="0"/>
                        <w:autoSpaceDN w:val="0"/>
                        <w:adjustRightInd w:val="0"/>
                        <w:spacing w:after="240" w:line="240" w:lineRule="atLeast"/>
                        <w:rPr>
                          <w:rFonts w:ascii="Comic Sans MS" w:eastAsia="MS Mincho" w:hAnsi="Comic Sans MS" w:cs="MS Mincho"/>
                          <w:color w:val="000000" w:themeColor="text1"/>
                          <w:lang w:val="en-US"/>
                        </w:rPr>
                      </w:pPr>
                      <w:r w:rsidRPr="00C94804">
                        <w:rPr>
                          <w:rFonts w:ascii="Comic Sans MS" w:hAnsi="Comic Sans MS" w:cs="Arial"/>
                          <w:color w:val="000000" w:themeColor="text1"/>
                          <w:lang w:val="en-US"/>
                        </w:rPr>
                        <w:t>It can help you concentrate</w:t>
                      </w:r>
                      <w:r w:rsidRPr="00C94804">
                        <w:rPr>
                          <w:rFonts w:ascii="Comic Sans MS" w:eastAsia="MS Mincho" w:hAnsi="Comic Sans MS" w:cs="MS Mincho"/>
                          <w:color w:val="000000" w:themeColor="text1"/>
                          <w:lang w:val="en-US"/>
                        </w:rPr>
                        <w:t>.</w:t>
                      </w:r>
                    </w:p>
                    <w:p w14:paraId="2FF2E8CD" w14:textId="77777777" w:rsidR="00497EA1" w:rsidRPr="00C94804" w:rsidRDefault="00497EA1" w:rsidP="0062616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240" w:line="240" w:lineRule="atLeast"/>
                        <w:ind w:left="360"/>
                        <w:rPr>
                          <w:rFonts w:ascii="Comic Sans MS" w:hAnsi="Comic Sans MS" w:cs="Arial"/>
                          <w:b/>
                          <w:bCs/>
                          <w:i/>
                          <w:color w:val="000000" w:themeColor="text1"/>
                          <w:sz w:val="22"/>
                          <w:szCs w:val="22"/>
                          <w:lang w:val="en-US"/>
                        </w:rPr>
                      </w:pPr>
                      <w:r w:rsidRPr="00C94804">
                        <w:rPr>
                          <w:rFonts w:ascii="Comic Sans MS" w:hAnsi="Comic Sans MS" w:cs="Arial"/>
                          <w:b/>
                          <w:bCs/>
                          <w:i/>
                          <w:color w:val="000000" w:themeColor="text1"/>
                          <w:sz w:val="22"/>
                          <w:szCs w:val="22"/>
                          <w:lang w:val="en-US"/>
                        </w:rPr>
                        <w:t xml:space="preserve">– Louise Ovington </w:t>
                      </w:r>
                    </w:p>
                    <w:p w14:paraId="1F69912B" w14:textId="77777777" w:rsidR="00497EA1" w:rsidRPr="0062616B" w:rsidRDefault="00497EA1" w:rsidP="0062616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240" w:line="240" w:lineRule="atLeast"/>
                        <w:rPr>
                          <w:rFonts w:ascii="MS Mincho" w:eastAsia="MS Mincho" w:hAnsi="MS Mincho" w:cs="MS Mincho"/>
                          <w:color w:val="000000" w:themeColor="text1"/>
                          <w:sz w:val="22"/>
                          <w:szCs w:val="22"/>
                          <w:lang w:val="en-US"/>
                        </w:rPr>
                      </w:pPr>
                    </w:p>
                    <w:p w14:paraId="5904EE43" w14:textId="149417E9" w:rsidR="00497EA1" w:rsidRPr="0062616B" w:rsidRDefault="00497EA1" w:rsidP="0062616B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EB71CD8" w14:textId="0F2A8F29" w:rsidR="00FB7EA0" w:rsidRPr="00FB7EA0" w:rsidRDefault="00C94804" w:rsidP="00FB7EA0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814912" behindDoc="0" locked="0" layoutInCell="1" allowOverlap="1" wp14:anchorId="7BEFBE23" wp14:editId="6EC2E37F">
            <wp:simplePos x="0" y="0"/>
            <wp:positionH relativeFrom="margin">
              <wp:align>right</wp:align>
            </wp:positionH>
            <wp:positionV relativeFrom="paragraph">
              <wp:posOffset>237490</wp:posOffset>
            </wp:positionV>
            <wp:extent cx="1790065" cy="1115695"/>
            <wp:effectExtent l="0" t="0" r="635" b="8255"/>
            <wp:wrapThrough wrapText="bothSides">
              <wp:wrapPolygon edited="0">
                <wp:start x="0" y="0"/>
                <wp:lineTo x="0" y="21391"/>
                <wp:lineTo x="21378" y="21391"/>
                <wp:lineTo x="21378" y="0"/>
                <wp:lineTo x="0" y="0"/>
              </wp:wrapPolygon>
            </wp:wrapThrough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90065" cy="1115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C5A230" w14:textId="1323118A" w:rsidR="00FB7EA0" w:rsidRPr="00FB7EA0" w:rsidRDefault="00FB7EA0" w:rsidP="00FB7EA0">
      <w:pPr>
        <w:rPr>
          <w:sz w:val="28"/>
          <w:szCs w:val="28"/>
        </w:rPr>
      </w:pPr>
    </w:p>
    <w:p w14:paraId="268CB596" w14:textId="77777777" w:rsidR="00EF7435" w:rsidRDefault="00EF7435" w:rsidP="00410754">
      <w:pPr>
        <w:pStyle w:val="Body"/>
        <w:spacing w:after="0" w:line="240" w:lineRule="auto"/>
        <w:rPr>
          <w:rFonts w:ascii="Arial" w:hAnsi="Arial" w:cs="Arial"/>
          <w:b/>
        </w:rPr>
      </w:pPr>
    </w:p>
    <w:p w14:paraId="310D7313" w14:textId="762FE5B8" w:rsidR="00410754" w:rsidRPr="00410754" w:rsidRDefault="00410754" w:rsidP="00410754">
      <w:pPr>
        <w:pStyle w:val="Body"/>
        <w:spacing w:after="0" w:line="240" w:lineRule="auto"/>
        <w:rPr>
          <w:rFonts w:ascii="Arial" w:hAnsi="Arial" w:cs="Arial"/>
          <w:b/>
        </w:rPr>
      </w:pPr>
      <w:r w:rsidRPr="00410754">
        <w:rPr>
          <w:rFonts w:ascii="Arial" w:hAnsi="Arial" w:cs="Arial"/>
          <w:b/>
        </w:rPr>
        <w:t>Activities</w:t>
      </w:r>
    </w:p>
    <w:p w14:paraId="6C046AD4" w14:textId="77777777" w:rsidR="00410754" w:rsidRPr="00410754" w:rsidRDefault="00410754" w:rsidP="00410754">
      <w:pPr>
        <w:pStyle w:val="Body"/>
        <w:spacing w:after="0" w:line="240" w:lineRule="auto"/>
        <w:rPr>
          <w:rFonts w:ascii="Arial" w:hAnsi="Arial" w:cs="Arial"/>
        </w:rPr>
      </w:pPr>
    </w:p>
    <w:p w14:paraId="0083396F" w14:textId="70883A4A" w:rsidR="00410754" w:rsidRPr="00410754" w:rsidRDefault="00410754" w:rsidP="0041075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410754">
        <w:rPr>
          <w:rFonts w:ascii="Arial" w:hAnsi="Arial" w:cs="Arial"/>
        </w:rPr>
        <w:t>2a</w:t>
      </w:r>
      <w:r w:rsidRPr="00410754">
        <w:rPr>
          <w:rFonts w:ascii="Arial" w:hAnsi="Arial" w:cs="Arial"/>
        </w:rPr>
        <w:tab/>
      </w:r>
      <w:r w:rsidR="00920C12">
        <w:rPr>
          <w:rFonts w:ascii="Arial" w:hAnsi="Arial" w:cs="Arial"/>
        </w:rPr>
        <w:t xml:space="preserve">Use different </w:t>
      </w:r>
      <w:proofErr w:type="spellStart"/>
      <w:r w:rsidR="00920C12">
        <w:rPr>
          <w:rFonts w:ascii="Arial" w:hAnsi="Arial" w:cs="Arial"/>
        </w:rPr>
        <w:t>colour</w:t>
      </w:r>
      <w:r w:rsidR="001D3A28">
        <w:rPr>
          <w:rFonts w:ascii="Arial" w:hAnsi="Arial" w:cs="Arial"/>
        </w:rPr>
        <w:t>s</w:t>
      </w:r>
      <w:proofErr w:type="spellEnd"/>
      <w:r w:rsidR="00920C12">
        <w:rPr>
          <w:rFonts w:ascii="Arial" w:hAnsi="Arial" w:cs="Arial"/>
        </w:rPr>
        <w:t xml:space="preserve"> to h</w:t>
      </w:r>
      <w:r w:rsidRPr="00410754">
        <w:rPr>
          <w:rFonts w:ascii="Arial" w:hAnsi="Arial" w:cs="Arial"/>
        </w:rPr>
        <w:t xml:space="preserve">ighlight or underline </w:t>
      </w:r>
      <w:r w:rsidR="00920C12">
        <w:rPr>
          <w:rFonts w:ascii="Arial" w:hAnsi="Arial" w:cs="Arial"/>
        </w:rPr>
        <w:t>the words:</w:t>
      </w:r>
    </w:p>
    <w:p w14:paraId="453F18E3" w14:textId="75A6A898" w:rsidR="00410754" w:rsidRPr="00410754" w:rsidRDefault="00410754" w:rsidP="00410754">
      <w:pPr>
        <w:pStyle w:val="Body"/>
        <w:numPr>
          <w:ilvl w:val="0"/>
          <w:numId w:val="31"/>
        </w:numPr>
        <w:spacing w:after="0" w:line="240" w:lineRule="auto"/>
        <w:rPr>
          <w:rFonts w:ascii="Arial" w:hAnsi="Arial" w:cs="Arial"/>
        </w:rPr>
      </w:pPr>
      <w:r w:rsidRPr="00410754">
        <w:rPr>
          <w:rFonts w:ascii="Arial" w:hAnsi="Arial" w:cs="Arial"/>
        </w:rPr>
        <w:t>you know</w:t>
      </w:r>
    </w:p>
    <w:p w14:paraId="20AA93D6" w14:textId="159EBBDE" w:rsidR="00410754" w:rsidRPr="00410754" w:rsidRDefault="00410754" w:rsidP="00410754">
      <w:pPr>
        <w:pStyle w:val="Body"/>
        <w:numPr>
          <w:ilvl w:val="0"/>
          <w:numId w:val="31"/>
        </w:numPr>
        <w:spacing w:after="0" w:line="240" w:lineRule="auto"/>
        <w:rPr>
          <w:rFonts w:ascii="Arial" w:hAnsi="Arial" w:cs="Arial"/>
        </w:rPr>
      </w:pPr>
      <w:r w:rsidRPr="00410754">
        <w:rPr>
          <w:rFonts w:ascii="Arial" w:hAnsi="Arial" w:cs="Arial"/>
        </w:rPr>
        <w:t>you can guess</w:t>
      </w:r>
    </w:p>
    <w:p w14:paraId="4AF62FBD" w14:textId="0599F5D0" w:rsidR="00410754" w:rsidRPr="00410754" w:rsidRDefault="00410754" w:rsidP="00410754">
      <w:pPr>
        <w:pStyle w:val="Body"/>
        <w:numPr>
          <w:ilvl w:val="0"/>
          <w:numId w:val="31"/>
        </w:numPr>
        <w:spacing w:after="0" w:line="240" w:lineRule="auto"/>
        <w:rPr>
          <w:rFonts w:ascii="Arial" w:hAnsi="Arial" w:cs="Arial"/>
        </w:rPr>
      </w:pPr>
      <w:r w:rsidRPr="00410754">
        <w:rPr>
          <w:rFonts w:ascii="Arial" w:hAnsi="Arial" w:cs="Arial"/>
        </w:rPr>
        <w:t>you need to find out.</w:t>
      </w:r>
    </w:p>
    <w:p w14:paraId="61924BF0" w14:textId="77777777" w:rsidR="00410754" w:rsidRPr="00410754" w:rsidRDefault="00410754" w:rsidP="0041075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44780DB4" w14:textId="07D74EEF" w:rsidR="00410754" w:rsidRDefault="00410754" w:rsidP="0041075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410754">
        <w:rPr>
          <w:rFonts w:ascii="Arial" w:hAnsi="Arial" w:cs="Arial"/>
        </w:rPr>
        <w:t>2b</w:t>
      </w:r>
      <w:r w:rsidRPr="00410754">
        <w:rPr>
          <w:rFonts w:ascii="Arial" w:hAnsi="Arial" w:cs="Arial"/>
        </w:rPr>
        <w:tab/>
        <w:t>Make a list of exercise you do</w:t>
      </w:r>
      <w:r w:rsidR="00920C12">
        <w:rPr>
          <w:rFonts w:ascii="Arial" w:hAnsi="Arial" w:cs="Arial"/>
        </w:rPr>
        <w:t>.  Say</w:t>
      </w:r>
      <w:r w:rsidRPr="00410754">
        <w:rPr>
          <w:rFonts w:ascii="Arial" w:hAnsi="Arial" w:cs="Arial"/>
        </w:rPr>
        <w:t xml:space="preserve"> when you do it.</w:t>
      </w:r>
    </w:p>
    <w:p w14:paraId="69FBEAB5" w14:textId="00681154" w:rsidR="00AC4676" w:rsidRDefault="00AC4676" w:rsidP="0041075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4148"/>
        <w:gridCol w:w="4148"/>
      </w:tblGrid>
      <w:tr w:rsidR="00AC4676" w14:paraId="54996415" w14:textId="77777777" w:rsidTr="001C0738">
        <w:tc>
          <w:tcPr>
            <w:tcW w:w="4148" w:type="dxa"/>
            <w:shd w:val="clear" w:color="auto" w:fill="51145C" w:themeFill="accent6"/>
          </w:tcPr>
          <w:p w14:paraId="23968F8F" w14:textId="5F0E7C4A" w:rsidR="00AC4676" w:rsidRPr="001C0738" w:rsidRDefault="00313E7B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  <w:b/>
                <w:color w:val="FFFFFF" w:themeColor="background1"/>
              </w:rPr>
            </w:pPr>
            <w:r w:rsidRPr="001C0738">
              <w:rPr>
                <w:rFonts w:ascii="Arial" w:hAnsi="Arial" w:cs="Arial"/>
                <w:b/>
                <w:color w:val="FFFFFF" w:themeColor="background1"/>
              </w:rPr>
              <w:t>Exercise</w:t>
            </w:r>
          </w:p>
        </w:tc>
        <w:tc>
          <w:tcPr>
            <w:tcW w:w="4148" w:type="dxa"/>
            <w:shd w:val="clear" w:color="auto" w:fill="51145C" w:themeFill="accent6"/>
          </w:tcPr>
          <w:p w14:paraId="620E2B20" w14:textId="12BE156A" w:rsidR="00AC4676" w:rsidRPr="001C0738" w:rsidRDefault="00313E7B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  <w:b/>
                <w:color w:val="FFFFFF" w:themeColor="background1"/>
              </w:rPr>
            </w:pPr>
            <w:r w:rsidRPr="001C0738">
              <w:rPr>
                <w:rFonts w:ascii="Arial" w:hAnsi="Arial" w:cs="Arial"/>
                <w:b/>
                <w:color w:val="FFFFFF" w:themeColor="background1"/>
              </w:rPr>
              <w:t>When I do it</w:t>
            </w:r>
          </w:p>
        </w:tc>
      </w:tr>
      <w:tr w:rsidR="00313E7B" w14:paraId="7F3CEAF4" w14:textId="77777777" w:rsidTr="00AC4676">
        <w:tc>
          <w:tcPr>
            <w:tcW w:w="4148" w:type="dxa"/>
          </w:tcPr>
          <w:p w14:paraId="59128F1E" w14:textId="77777777" w:rsidR="00313E7B" w:rsidRDefault="00313E7B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5ACA7F61" w14:textId="77777777" w:rsidR="00313E7B" w:rsidRDefault="00313E7B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7B17449F" w14:textId="38096091" w:rsidR="00313E7B" w:rsidRDefault="00313E7B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4148" w:type="dxa"/>
          </w:tcPr>
          <w:p w14:paraId="46B0947A" w14:textId="77777777" w:rsidR="00313E7B" w:rsidRDefault="00313E7B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</w:tc>
      </w:tr>
      <w:tr w:rsidR="00AC4676" w14:paraId="2C89BF7E" w14:textId="77777777" w:rsidTr="00AC4676">
        <w:tc>
          <w:tcPr>
            <w:tcW w:w="4148" w:type="dxa"/>
          </w:tcPr>
          <w:p w14:paraId="65FA45A2" w14:textId="4D4E3EBA" w:rsidR="00AC4676" w:rsidRDefault="00AC4676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4DC94E78" w14:textId="77777777" w:rsidR="00AC4676" w:rsidRDefault="00AC4676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1BA16454" w14:textId="3ED436D3" w:rsidR="00AC4676" w:rsidRDefault="00AC4676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4148" w:type="dxa"/>
          </w:tcPr>
          <w:p w14:paraId="1992B72C" w14:textId="77777777" w:rsidR="00AC4676" w:rsidRDefault="00AC4676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</w:tc>
      </w:tr>
      <w:tr w:rsidR="00AC4676" w14:paraId="4073290C" w14:textId="77777777" w:rsidTr="00AC4676">
        <w:tc>
          <w:tcPr>
            <w:tcW w:w="4148" w:type="dxa"/>
          </w:tcPr>
          <w:p w14:paraId="480D6BAA" w14:textId="77777777" w:rsidR="00AC4676" w:rsidRDefault="00AC4676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771DD26F" w14:textId="77777777" w:rsidR="00AC4676" w:rsidRDefault="00AC4676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3B841A91" w14:textId="45E82D47" w:rsidR="00AC4676" w:rsidRDefault="00AC4676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4148" w:type="dxa"/>
          </w:tcPr>
          <w:p w14:paraId="55FC05B1" w14:textId="77777777" w:rsidR="00AC4676" w:rsidRDefault="00AC4676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</w:tc>
      </w:tr>
      <w:tr w:rsidR="00AC4676" w14:paraId="634B7B67" w14:textId="77777777" w:rsidTr="00AC4676">
        <w:tc>
          <w:tcPr>
            <w:tcW w:w="4148" w:type="dxa"/>
          </w:tcPr>
          <w:p w14:paraId="112E8258" w14:textId="77777777" w:rsidR="00AC4676" w:rsidRDefault="00AC4676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1FA96E13" w14:textId="77777777" w:rsidR="00AC4676" w:rsidRDefault="00AC4676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1CFA91B8" w14:textId="404B3127" w:rsidR="00AC4676" w:rsidRDefault="00AC4676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4148" w:type="dxa"/>
          </w:tcPr>
          <w:p w14:paraId="53B509F2" w14:textId="77777777" w:rsidR="00AC4676" w:rsidRDefault="00AC4676" w:rsidP="00410754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</w:tc>
      </w:tr>
    </w:tbl>
    <w:p w14:paraId="4F7ECEC2" w14:textId="77777777" w:rsidR="00AC4676" w:rsidRPr="00410754" w:rsidRDefault="00AC4676" w:rsidP="0041075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38ED135A" w14:textId="5A16B791" w:rsidR="00FB7EA0" w:rsidRPr="00410754" w:rsidRDefault="00410754" w:rsidP="00410754">
      <w:r w:rsidRPr="00410754">
        <w:rPr>
          <w:rFonts w:ascii="Arial" w:hAnsi="Arial" w:cs="Arial"/>
        </w:rPr>
        <w:t>2c</w:t>
      </w:r>
      <w:r w:rsidRPr="00410754">
        <w:rPr>
          <w:rFonts w:ascii="Arial" w:hAnsi="Arial" w:cs="Arial"/>
        </w:rPr>
        <w:tab/>
        <w:t xml:space="preserve">Add 2 </w:t>
      </w:r>
      <w:r w:rsidR="00920C12">
        <w:rPr>
          <w:rFonts w:ascii="Arial" w:hAnsi="Arial" w:cs="Arial"/>
        </w:rPr>
        <w:t xml:space="preserve">new </w:t>
      </w:r>
      <w:r w:rsidRPr="00410754">
        <w:rPr>
          <w:rFonts w:ascii="Arial" w:hAnsi="Arial" w:cs="Arial"/>
        </w:rPr>
        <w:t xml:space="preserve">bullets to </w:t>
      </w:r>
      <w:r w:rsidR="00920C12">
        <w:rPr>
          <w:rFonts w:ascii="Arial" w:hAnsi="Arial" w:cs="Arial"/>
        </w:rPr>
        <w:t xml:space="preserve">the poster to </w:t>
      </w:r>
      <w:r w:rsidRPr="00410754">
        <w:rPr>
          <w:rFonts w:ascii="Arial" w:hAnsi="Arial" w:cs="Arial"/>
        </w:rPr>
        <w:t>say why exercise is good for you</w:t>
      </w:r>
      <w:r w:rsidR="00920C12">
        <w:rPr>
          <w:rFonts w:ascii="Arial" w:hAnsi="Arial" w:cs="Arial"/>
        </w:rPr>
        <w:t>.</w:t>
      </w:r>
    </w:p>
    <w:p w14:paraId="0586E96D" w14:textId="25858AE0" w:rsidR="004211FD" w:rsidRPr="00313E7B" w:rsidRDefault="0062616B" w:rsidP="002644DC">
      <w:pPr>
        <w:rPr>
          <w:b/>
          <w:sz w:val="32"/>
          <w:szCs w:val="32"/>
        </w:rPr>
      </w:pPr>
      <w:r w:rsidRPr="0062616B">
        <w:rPr>
          <w:noProof/>
          <w:sz w:val="28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799552" behindDoc="0" locked="0" layoutInCell="1" allowOverlap="1" wp14:anchorId="5526DA8E" wp14:editId="4297F458">
                <wp:simplePos x="0" y="0"/>
                <wp:positionH relativeFrom="margin">
                  <wp:posOffset>111760</wp:posOffset>
                </wp:positionH>
                <wp:positionV relativeFrom="paragraph">
                  <wp:posOffset>501650</wp:posOffset>
                </wp:positionV>
                <wp:extent cx="5543550" cy="619125"/>
                <wp:effectExtent l="0" t="0" r="0" b="0"/>
                <wp:wrapSquare wrapText="bothSides"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3550" cy="619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15C892" w14:textId="390713FC" w:rsidR="00497EA1" w:rsidRPr="0062616B" w:rsidRDefault="00497EA1" w:rsidP="0062616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240" w:line="280" w:lineRule="atLeast"/>
                              <w:rPr>
                                <w:rFonts w:ascii="Arial" w:hAnsi="Arial" w:cs="Arial"/>
                                <w:color w:val="000000" w:themeColor="text1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6DA8E" id="_x0000_s1031" type="#_x0000_t202" style="position:absolute;margin-left:8.8pt;margin-top:39.5pt;width:436.5pt;height:48.75pt;z-index:251799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" filled="f" stroked="f">
                <v:textbox>
                  <w:txbxContent>
                    <w:p w14:paraId="4715C892" w14:textId="390713FC" w:rsidR="00497EA1" w:rsidRPr="0062616B" w:rsidRDefault="00497EA1" w:rsidP="0062616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240" w:line="280" w:lineRule="atLeast"/>
                        <w:rPr>
                          <w:rFonts w:ascii="Arial" w:hAnsi="Arial" w:cs="Arial"/>
                          <w:color w:val="000000" w:themeColor="text1"/>
                          <w:lang w:val="en-US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396666" w:rsidRPr="00396666">
        <w:rPr>
          <w:rFonts w:ascii="Arial" w:hAnsi="Arial" w:cs="Arial"/>
          <w:b/>
        </w:rPr>
        <w:t xml:space="preserve">Text </w:t>
      </w:r>
      <w:r w:rsidR="00410754">
        <w:rPr>
          <w:rFonts w:ascii="Arial" w:hAnsi="Arial" w:cs="Arial"/>
          <w:b/>
        </w:rPr>
        <w:t>3</w:t>
      </w:r>
    </w:p>
    <w:p w14:paraId="79358411" w14:textId="0745C3E0" w:rsidR="00410754" w:rsidRDefault="004A1A65" w:rsidP="002644DC">
      <w:pPr>
        <w:rPr>
          <w:rFonts w:ascii="Arial" w:hAnsi="Arial" w:cs="Arial"/>
          <w:b/>
        </w:rPr>
      </w:pPr>
      <w:r w:rsidRPr="00410754">
        <w:rPr>
          <w:rFonts w:ascii="Arial" w:hAnsi="Arial" w:cs="Arial"/>
          <w:b/>
          <w:noProof/>
        </w:rPr>
        <mc:AlternateContent>
          <mc:Choice Requires="wps">
            <w:drawing>
              <wp:anchor distT="45720" distB="45720" distL="114300" distR="114300" simplePos="0" relativeHeight="251871232" behindDoc="0" locked="0" layoutInCell="1" allowOverlap="1" wp14:anchorId="791DC8A2" wp14:editId="66986214">
                <wp:simplePos x="0" y="0"/>
                <wp:positionH relativeFrom="margin">
                  <wp:posOffset>-1</wp:posOffset>
                </wp:positionH>
                <wp:positionV relativeFrom="paragraph">
                  <wp:posOffset>73025</wp:posOffset>
                </wp:positionV>
                <wp:extent cx="5781675" cy="5019675"/>
                <wp:effectExtent l="19050" t="19050" r="28575" b="28575"/>
                <wp:wrapNone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81675" cy="5019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A344ED" w14:textId="77777777" w:rsidR="00497EA1" w:rsidRPr="004C5E03" w:rsidRDefault="00497EA1" w:rsidP="00317222">
                            <w:pPr>
                              <w:spacing w:after="200"/>
                              <w:jc w:val="center"/>
                              <w:rPr>
                                <w:rFonts w:ascii="Comic Sans MS" w:eastAsia="Meiryo" w:hAnsi="Comic Sans MS" w:cs="Arial"/>
                                <w:b/>
                                <w:color w:val="51145C" w:themeColor="accent6"/>
                                <w:sz w:val="34"/>
                                <w:szCs w:val="34"/>
                              </w:rPr>
                            </w:pPr>
                            <w:r w:rsidRPr="004C5E03">
                              <w:rPr>
                                <w:rFonts w:ascii="Comic Sans MS" w:eastAsia="Meiryo" w:hAnsi="Comic Sans MS" w:cs="Arial"/>
                                <w:b/>
                                <w:color w:val="51145C" w:themeColor="accent6"/>
                                <w:sz w:val="34"/>
                                <w:szCs w:val="34"/>
                              </w:rPr>
                              <w:t>How to live with others</w:t>
                            </w:r>
                          </w:p>
                          <w:p w14:paraId="76980BF0" w14:textId="77777777" w:rsidR="00497EA1" w:rsidRPr="004A1A65" w:rsidRDefault="00497EA1" w:rsidP="00317222">
                            <w:pPr>
                              <w:pStyle w:val="ListParagraph"/>
                              <w:numPr>
                                <w:ilvl w:val="0"/>
                                <w:numId w:val="32"/>
                              </w:numPr>
                              <w:spacing w:after="200"/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</w:pP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t>Do things together such as games and quizzes</w:t>
                            </w: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br/>
                            </w:r>
                          </w:p>
                          <w:p w14:paraId="420F0035" w14:textId="77777777" w:rsidR="00497EA1" w:rsidRPr="004A1A65" w:rsidRDefault="00497EA1" w:rsidP="00317222">
                            <w:pPr>
                              <w:pStyle w:val="ListParagraph"/>
                              <w:numPr>
                                <w:ilvl w:val="0"/>
                                <w:numId w:val="32"/>
                              </w:numPr>
                              <w:spacing w:after="200"/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</w:pP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t>Plan what you will watch on TV together</w:t>
                            </w: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br/>
                            </w:r>
                          </w:p>
                          <w:p w14:paraId="5487BB35" w14:textId="77777777" w:rsidR="00497EA1" w:rsidRPr="004A1A65" w:rsidRDefault="00497EA1" w:rsidP="00317222">
                            <w:pPr>
                              <w:pStyle w:val="ListParagraph"/>
                              <w:numPr>
                                <w:ilvl w:val="0"/>
                                <w:numId w:val="32"/>
                              </w:numPr>
                              <w:spacing w:after="200"/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</w:pP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t>Agree what items you will buy together - like washing powder</w:t>
                            </w: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br/>
                            </w:r>
                          </w:p>
                          <w:p w14:paraId="7625C4CE" w14:textId="77777777" w:rsidR="00497EA1" w:rsidRPr="004A1A65" w:rsidRDefault="00497EA1" w:rsidP="00317222">
                            <w:pPr>
                              <w:pStyle w:val="ListParagraph"/>
                              <w:numPr>
                                <w:ilvl w:val="0"/>
                                <w:numId w:val="32"/>
                              </w:numPr>
                              <w:spacing w:after="200"/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</w:pP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t>As a group, set down some rules for things like cleaning and smoking</w:t>
                            </w: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br/>
                            </w:r>
                          </w:p>
                          <w:p w14:paraId="21FC09E6" w14:textId="77777777" w:rsidR="00497EA1" w:rsidRPr="004A1A65" w:rsidRDefault="00497EA1" w:rsidP="00317222">
                            <w:pPr>
                              <w:pStyle w:val="ListParagraph"/>
                              <w:numPr>
                                <w:ilvl w:val="0"/>
                                <w:numId w:val="32"/>
                              </w:numPr>
                              <w:spacing w:after="200"/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</w:pP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t>Listen to each other</w:t>
                            </w: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br/>
                            </w:r>
                          </w:p>
                          <w:p w14:paraId="5D148828" w14:textId="77777777" w:rsidR="00497EA1" w:rsidRPr="004A1A65" w:rsidRDefault="00497EA1" w:rsidP="00317222">
                            <w:pPr>
                              <w:pStyle w:val="ListParagraph"/>
                              <w:numPr>
                                <w:ilvl w:val="0"/>
                                <w:numId w:val="32"/>
                              </w:numPr>
                              <w:spacing w:after="200"/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</w:pP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t xml:space="preserve">Be careful with </w:t>
                            </w: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t>each others’ things</w:t>
                            </w: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br/>
                            </w:r>
                          </w:p>
                          <w:p w14:paraId="77B84AEF" w14:textId="77777777" w:rsidR="00497EA1" w:rsidRPr="004A1A65" w:rsidRDefault="00497EA1" w:rsidP="00317222">
                            <w:pPr>
                              <w:pStyle w:val="ListParagraph"/>
                              <w:numPr>
                                <w:ilvl w:val="0"/>
                                <w:numId w:val="32"/>
                              </w:numPr>
                              <w:spacing w:after="200"/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</w:pP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t>Take time to understand each other</w:t>
                            </w: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br/>
                            </w:r>
                          </w:p>
                          <w:p w14:paraId="741F9BF2" w14:textId="77777777" w:rsidR="00497EA1" w:rsidRPr="004A1A65" w:rsidRDefault="00497EA1" w:rsidP="00317222">
                            <w:pPr>
                              <w:pStyle w:val="ListParagraph"/>
                              <w:numPr>
                                <w:ilvl w:val="0"/>
                                <w:numId w:val="32"/>
                              </w:numPr>
                              <w:spacing w:after="200"/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</w:pP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t xml:space="preserve">Respect </w:t>
                            </w: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t>other people’s religion</w:t>
                            </w: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br/>
                            </w:r>
                          </w:p>
                          <w:p w14:paraId="7BAE8D1E" w14:textId="77777777" w:rsidR="00497EA1" w:rsidRPr="004A1A65" w:rsidRDefault="00497EA1" w:rsidP="00317222">
                            <w:pPr>
                              <w:pStyle w:val="ListParagraph"/>
                              <w:numPr>
                                <w:ilvl w:val="0"/>
                                <w:numId w:val="32"/>
                              </w:numPr>
                              <w:spacing w:after="200"/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</w:pP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t>If there is a problem, talk together</w:t>
                            </w: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br/>
                            </w:r>
                          </w:p>
                          <w:p w14:paraId="7268C1FD" w14:textId="77777777" w:rsidR="00497EA1" w:rsidRPr="004A1A65" w:rsidRDefault="00497EA1" w:rsidP="00317222">
                            <w:pPr>
                              <w:pStyle w:val="ListParagraph"/>
                              <w:numPr>
                                <w:ilvl w:val="0"/>
                                <w:numId w:val="32"/>
                              </w:numPr>
                              <w:spacing w:after="200"/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</w:pPr>
                            <w:r w:rsidRPr="004A1A65">
                              <w:rPr>
                                <w:rFonts w:ascii="Comic Sans MS" w:eastAsia="Meiryo" w:hAnsi="Comic Sans MS" w:cs="Arial"/>
                                <w:sz w:val="25"/>
                                <w:szCs w:val="25"/>
                              </w:rPr>
                              <w:t>Be considerate</w:t>
                            </w:r>
                            <w:r w:rsidRPr="004A1A65">
                              <w:rPr>
                                <w:rFonts w:ascii="Comic Sans MS" w:hAnsi="Comic Sans MS" w:cs="Arial"/>
                                <w:noProof/>
                                <w:sz w:val="25"/>
                                <w:szCs w:val="25"/>
                              </w:rPr>
                              <w:t xml:space="preserve"> </w:t>
                            </w:r>
                          </w:p>
                          <w:p w14:paraId="37E6FE1F" w14:textId="77777777" w:rsidR="00497EA1" w:rsidRDefault="00497EA1" w:rsidP="003172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1DC8A2" id="_x0000_s1032" type="#_x0000_t202" style="position:absolute;margin-left:0;margin-top:5.75pt;width:455.25pt;height:395.25pt;z-index:251871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" strokecolor="#51145c [3209]" strokeweight="2.25pt">
                <v:textbox>
                  <w:txbxContent>
                    <w:p w14:paraId="34A344ED" w14:textId="77777777" w:rsidR="00497EA1" w:rsidRPr="004C5E03" w:rsidRDefault="00497EA1" w:rsidP="00317222">
                      <w:pPr>
                        <w:spacing w:after="200"/>
                        <w:jc w:val="center"/>
                        <w:rPr>
                          <w:rFonts w:ascii="Comic Sans MS" w:eastAsia="Meiryo" w:hAnsi="Comic Sans MS" w:cs="Arial"/>
                          <w:b/>
                          <w:color w:val="51145C" w:themeColor="accent6"/>
                          <w:sz w:val="34"/>
                          <w:szCs w:val="34"/>
                        </w:rPr>
                      </w:pPr>
                      <w:r w:rsidRPr="004C5E03">
                        <w:rPr>
                          <w:rFonts w:ascii="Comic Sans MS" w:eastAsia="Meiryo" w:hAnsi="Comic Sans MS" w:cs="Arial"/>
                          <w:b/>
                          <w:color w:val="51145C" w:themeColor="accent6"/>
                          <w:sz w:val="34"/>
                          <w:szCs w:val="34"/>
                        </w:rPr>
                        <w:t>How to live with others</w:t>
                      </w:r>
                    </w:p>
                    <w:p w14:paraId="76980BF0" w14:textId="77777777" w:rsidR="00497EA1" w:rsidRPr="004A1A65" w:rsidRDefault="00497EA1" w:rsidP="00317222">
                      <w:pPr>
                        <w:pStyle w:val="ListParagraph"/>
                        <w:numPr>
                          <w:ilvl w:val="0"/>
                          <w:numId w:val="32"/>
                        </w:numPr>
                        <w:spacing w:after="200"/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</w:pP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t>Do things together such as games and quizzes</w:t>
                      </w: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br/>
                      </w:r>
                    </w:p>
                    <w:p w14:paraId="420F0035" w14:textId="77777777" w:rsidR="00497EA1" w:rsidRPr="004A1A65" w:rsidRDefault="00497EA1" w:rsidP="00317222">
                      <w:pPr>
                        <w:pStyle w:val="ListParagraph"/>
                        <w:numPr>
                          <w:ilvl w:val="0"/>
                          <w:numId w:val="32"/>
                        </w:numPr>
                        <w:spacing w:after="200"/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</w:pP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t>Plan what you will watch on TV together</w:t>
                      </w: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br/>
                      </w:r>
                    </w:p>
                    <w:p w14:paraId="5487BB35" w14:textId="77777777" w:rsidR="00497EA1" w:rsidRPr="004A1A65" w:rsidRDefault="00497EA1" w:rsidP="00317222">
                      <w:pPr>
                        <w:pStyle w:val="ListParagraph"/>
                        <w:numPr>
                          <w:ilvl w:val="0"/>
                          <w:numId w:val="32"/>
                        </w:numPr>
                        <w:spacing w:after="200"/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</w:pP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t>Agree what items you will buy together - like washing powder</w:t>
                      </w: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br/>
                      </w:r>
                    </w:p>
                    <w:p w14:paraId="7625C4CE" w14:textId="77777777" w:rsidR="00497EA1" w:rsidRPr="004A1A65" w:rsidRDefault="00497EA1" w:rsidP="00317222">
                      <w:pPr>
                        <w:pStyle w:val="ListParagraph"/>
                        <w:numPr>
                          <w:ilvl w:val="0"/>
                          <w:numId w:val="32"/>
                        </w:numPr>
                        <w:spacing w:after="200"/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</w:pP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t>As a group, set down some rules for things like cleaning and smoking</w:t>
                      </w: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br/>
                      </w:r>
                    </w:p>
                    <w:p w14:paraId="21FC09E6" w14:textId="77777777" w:rsidR="00497EA1" w:rsidRPr="004A1A65" w:rsidRDefault="00497EA1" w:rsidP="00317222">
                      <w:pPr>
                        <w:pStyle w:val="ListParagraph"/>
                        <w:numPr>
                          <w:ilvl w:val="0"/>
                          <w:numId w:val="32"/>
                        </w:numPr>
                        <w:spacing w:after="200"/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</w:pP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t>Listen to each other</w:t>
                      </w: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br/>
                      </w:r>
                    </w:p>
                    <w:p w14:paraId="5D148828" w14:textId="77777777" w:rsidR="00497EA1" w:rsidRPr="004A1A65" w:rsidRDefault="00497EA1" w:rsidP="00317222">
                      <w:pPr>
                        <w:pStyle w:val="ListParagraph"/>
                        <w:numPr>
                          <w:ilvl w:val="0"/>
                          <w:numId w:val="32"/>
                        </w:numPr>
                        <w:spacing w:after="200"/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</w:pP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t xml:space="preserve">Be careful with </w:t>
                      </w: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t>each others’ things</w:t>
                      </w: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br/>
                      </w:r>
                    </w:p>
                    <w:p w14:paraId="77B84AEF" w14:textId="77777777" w:rsidR="00497EA1" w:rsidRPr="004A1A65" w:rsidRDefault="00497EA1" w:rsidP="00317222">
                      <w:pPr>
                        <w:pStyle w:val="ListParagraph"/>
                        <w:numPr>
                          <w:ilvl w:val="0"/>
                          <w:numId w:val="32"/>
                        </w:numPr>
                        <w:spacing w:after="200"/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</w:pP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t>Take time to understand each other</w:t>
                      </w: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br/>
                      </w:r>
                    </w:p>
                    <w:p w14:paraId="741F9BF2" w14:textId="77777777" w:rsidR="00497EA1" w:rsidRPr="004A1A65" w:rsidRDefault="00497EA1" w:rsidP="00317222">
                      <w:pPr>
                        <w:pStyle w:val="ListParagraph"/>
                        <w:numPr>
                          <w:ilvl w:val="0"/>
                          <w:numId w:val="32"/>
                        </w:numPr>
                        <w:spacing w:after="200"/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</w:pP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t xml:space="preserve">Respect </w:t>
                      </w: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t>other people’s religion</w:t>
                      </w: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br/>
                      </w:r>
                    </w:p>
                    <w:p w14:paraId="7BAE8D1E" w14:textId="77777777" w:rsidR="00497EA1" w:rsidRPr="004A1A65" w:rsidRDefault="00497EA1" w:rsidP="00317222">
                      <w:pPr>
                        <w:pStyle w:val="ListParagraph"/>
                        <w:numPr>
                          <w:ilvl w:val="0"/>
                          <w:numId w:val="32"/>
                        </w:numPr>
                        <w:spacing w:after="200"/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</w:pP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t>If there is a problem, talk together</w:t>
                      </w: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br/>
                      </w:r>
                    </w:p>
                    <w:p w14:paraId="7268C1FD" w14:textId="77777777" w:rsidR="00497EA1" w:rsidRPr="004A1A65" w:rsidRDefault="00497EA1" w:rsidP="00317222">
                      <w:pPr>
                        <w:pStyle w:val="ListParagraph"/>
                        <w:numPr>
                          <w:ilvl w:val="0"/>
                          <w:numId w:val="32"/>
                        </w:numPr>
                        <w:spacing w:after="200"/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</w:pPr>
                      <w:r w:rsidRPr="004A1A65">
                        <w:rPr>
                          <w:rFonts w:ascii="Comic Sans MS" w:eastAsia="Meiryo" w:hAnsi="Comic Sans MS" w:cs="Arial"/>
                          <w:sz w:val="25"/>
                          <w:szCs w:val="25"/>
                        </w:rPr>
                        <w:t>Be considerate</w:t>
                      </w:r>
                      <w:r w:rsidRPr="004A1A65">
                        <w:rPr>
                          <w:rFonts w:ascii="Comic Sans MS" w:hAnsi="Comic Sans MS" w:cs="Arial"/>
                          <w:noProof/>
                          <w:sz w:val="25"/>
                          <w:szCs w:val="25"/>
                        </w:rPr>
                        <w:t xml:space="preserve"> </w:t>
                      </w:r>
                    </w:p>
                    <w:p w14:paraId="37E6FE1F" w14:textId="77777777" w:rsidR="00497EA1" w:rsidRDefault="00497EA1" w:rsidP="00317222"/>
                  </w:txbxContent>
                </v:textbox>
                <w10:wrap anchorx="margin"/>
              </v:shape>
            </w:pict>
          </mc:Fallback>
        </mc:AlternateContent>
      </w:r>
    </w:p>
    <w:p w14:paraId="1FE6776D" w14:textId="6F861E50" w:rsidR="00410754" w:rsidRDefault="00410754" w:rsidP="002644DC">
      <w:pPr>
        <w:rPr>
          <w:rFonts w:ascii="Arial" w:hAnsi="Arial" w:cs="Arial"/>
          <w:b/>
        </w:rPr>
      </w:pPr>
    </w:p>
    <w:p w14:paraId="64E87EAD" w14:textId="18AD2BD0" w:rsidR="00410754" w:rsidRPr="00396666" w:rsidRDefault="00410754" w:rsidP="002644DC">
      <w:pPr>
        <w:rPr>
          <w:rFonts w:ascii="Arial" w:hAnsi="Arial" w:cs="Arial"/>
          <w:b/>
        </w:rPr>
      </w:pPr>
    </w:p>
    <w:p w14:paraId="3C3FB65F" w14:textId="5D13A9C3" w:rsidR="00EC73B2" w:rsidRDefault="00EC73B2" w:rsidP="002644DC">
      <w:pPr>
        <w:rPr>
          <w:b/>
          <w:sz w:val="32"/>
          <w:szCs w:val="32"/>
        </w:rPr>
      </w:pPr>
    </w:p>
    <w:p w14:paraId="341F4741" w14:textId="77777777" w:rsidR="00EC73B2" w:rsidRDefault="00EC73B2" w:rsidP="00EC73B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sz w:val="28"/>
          <w:szCs w:val="28"/>
          <w:lang w:val="en-US"/>
        </w:rPr>
        <w:sectPr w:rsidR="00EC73B2" w:rsidSect="00410754">
          <w:type w:val="continuous"/>
          <w:pgSz w:w="11906" w:h="16838" w:code="9"/>
          <w:pgMar w:top="1814" w:right="1440" w:bottom="1440" w:left="1440" w:header="709" w:footer="709" w:gutter="0"/>
          <w:cols w:space="708"/>
          <w:titlePg/>
          <w:docGrid w:linePitch="360"/>
        </w:sectPr>
      </w:pPr>
    </w:p>
    <w:p w14:paraId="4048C495" w14:textId="77777777" w:rsidR="00EC73B2" w:rsidRDefault="00EC73B2" w:rsidP="00EC73B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13E5341C" w14:textId="77777777" w:rsidR="00C60CB0" w:rsidRDefault="00C60CB0" w:rsidP="00EC73B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18160F26" w14:textId="301990CC" w:rsidR="00C60CB0" w:rsidRDefault="00C60CB0" w:rsidP="00EC73B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0E995A4C" w14:textId="726547D0" w:rsidR="00C60CB0" w:rsidRDefault="00C60CB0" w:rsidP="00EC73B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5C250ADE" w14:textId="29344838" w:rsidR="00C60CB0" w:rsidRDefault="00C60CB0" w:rsidP="00EC73B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7C12FE56" w14:textId="49D01974" w:rsidR="00C60CB0" w:rsidRDefault="00C60CB0" w:rsidP="00EC73B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3C2B5D3B" w14:textId="44AEEC5C" w:rsidR="00C60CB0" w:rsidRDefault="00317222" w:rsidP="00EC73B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  <w:r>
        <w:rPr>
          <w:noProof/>
        </w:rPr>
        <w:drawing>
          <wp:anchor distT="0" distB="0" distL="114300" distR="114300" simplePos="0" relativeHeight="251872256" behindDoc="0" locked="0" layoutInCell="1" allowOverlap="1" wp14:anchorId="7A871650" wp14:editId="18DA490E">
            <wp:simplePos x="0" y="0"/>
            <wp:positionH relativeFrom="margin">
              <wp:posOffset>3609340</wp:posOffset>
            </wp:positionH>
            <wp:positionV relativeFrom="paragraph">
              <wp:posOffset>331470</wp:posOffset>
            </wp:positionV>
            <wp:extent cx="1800225" cy="2759075"/>
            <wp:effectExtent l="0" t="0" r="9525" b="3175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275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F909D2" w14:textId="762CE448" w:rsidR="00C60CB0" w:rsidRDefault="00C60CB0" w:rsidP="00EC73B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3844B377" w14:textId="60BA5C55" w:rsidR="00C60CB0" w:rsidRDefault="00C60CB0" w:rsidP="00EC73B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0FEF89CD" w14:textId="77777777" w:rsidR="00317222" w:rsidRDefault="00317222" w:rsidP="00696288">
      <w:pPr>
        <w:pStyle w:val="Body"/>
        <w:spacing w:after="0" w:line="240" w:lineRule="auto"/>
        <w:rPr>
          <w:rFonts w:ascii="Arial" w:hAnsi="Arial" w:cs="Arial"/>
          <w:b/>
        </w:rPr>
        <w:sectPr w:rsidR="00317222" w:rsidSect="00317222">
          <w:type w:val="continuous"/>
          <w:pgSz w:w="11906" w:h="16838" w:code="9"/>
          <w:pgMar w:top="1814" w:right="1440" w:bottom="1440" w:left="1440" w:header="709" w:footer="709" w:gutter="0"/>
          <w:cols w:space="708"/>
          <w:titlePg/>
          <w:docGrid w:linePitch="360"/>
        </w:sectPr>
      </w:pPr>
    </w:p>
    <w:p w14:paraId="0C6699A6" w14:textId="44A93DF3" w:rsidR="00696288" w:rsidRPr="00410754" w:rsidRDefault="00696288" w:rsidP="00696288">
      <w:pPr>
        <w:pStyle w:val="Body"/>
        <w:spacing w:after="0" w:line="240" w:lineRule="auto"/>
        <w:rPr>
          <w:rFonts w:ascii="Arial" w:hAnsi="Arial" w:cs="Arial"/>
          <w:b/>
        </w:rPr>
      </w:pPr>
      <w:r w:rsidRPr="00410754">
        <w:rPr>
          <w:rFonts w:ascii="Arial" w:hAnsi="Arial" w:cs="Arial"/>
          <w:b/>
        </w:rPr>
        <w:t>Activities</w:t>
      </w:r>
    </w:p>
    <w:p w14:paraId="6B6492F4" w14:textId="1AF6ADB2" w:rsidR="00696288" w:rsidRDefault="00696288" w:rsidP="000D2447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7A166708" w14:textId="10884E6D" w:rsidR="000D2447" w:rsidRDefault="000D2447" w:rsidP="000D2447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0D2447">
        <w:rPr>
          <w:rFonts w:ascii="Arial" w:hAnsi="Arial" w:cs="Arial"/>
        </w:rPr>
        <w:t>3a</w:t>
      </w:r>
      <w:r w:rsidRPr="000D2447">
        <w:rPr>
          <w:rFonts w:ascii="Arial" w:hAnsi="Arial" w:cs="Arial"/>
        </w:rPr>
        <w:tab/>
        <w:t>Underline all the words that tell you what to do</w:t>
      </w:r>
      <w:r w:rsidR="00920C12">
        <w:rPr>
          <w:rFonts w:ascii="Arial" w:hAnsi="Arial" w:cs="Arial"/>
        </w:rPr>
        <w:t xml:space="preserve"> – for example, Do, Plan.</w:t>
      </w:r>
    </w:p>
    <w:p w14:paraId="583568E3" w14:textId="1405BCA3" w:rsidR="00C66963" w:rsidRDefault="00C66963" w:rsidP="000D2447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3B226978" w14:textId="067B68F4" w:rsidR="00C66963" w:rsidRPr="000D2447" w:rsidRDefault="00C66963" w:rsidP="000D2447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>
        <w:rPr>
          <w:rFonts w:ascii="Arial" w:hAnsi="Arial" w:cs="Arial"/>
        </w:rPr>
        <w:t>3b</w:t>
      </w:r>
      <w:r>
        <w:rPr>
          <w:rFonts w:ascii="Arial" w:hAnsi="Arial" w:cs="Arial"/>
        </w:rPr>
        <w:tab/>
        <w:t>Which rules are the most important? Write the list again in a new order. Put the most important rule first.</w:t>
      </w:r>
    </w:p>
    <w:p w14:paraId="487B866E" w14:textId="2090B322" w:rsidR="000D2447" w:rsidRDefault="000D2447" w:rsidP="000D2447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6A34E51C" w14:textId="2B14BE9A" w:rsidR="001C0738" w:rsidRDefault="001C0738" w:rsidP="000D2447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55E0DFDA" w14:textId="000A364A" w:rsidR="00482221" w:rsidRDefault="00482221" w:rsidP="000D2447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22D1716D" w14:textId="77777777" w:rsidR="00882D27" w:rsidRDefault="00882D27" w:rsidP="000D2447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443D86A6" w14:textId="77777777" w:rsidR="001C0738" w:rsidRDefault="001C0738" w:rsidP="000D2447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5E2E0F94" w14:textId="77777777" w:rsidR="00313E7B" w:rsidRDefault="00313E7B" w:rsidP="000D2447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6A60B433" w14:textId="1AEDF660" w:rsidR="001D3A28" w:rsidRDefault="001D3A28" w:rsidP="000D2447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550"/>
        <w:gridCol w:w="7746"/>
      </w:tblGrid>
      <w:tr w:rsidR="00482221" w14:paraId="675150BC" w14:textId="77777777" w:rsidTr="008E0898">
        <w:tc>
          <w:tcPr>
            <w:tcW w:w="8296" w:type="dxa"/>
            <w:gridSpan w:val="2"/>
            <w:shd w:val="clear" w:color="auto" w:fill="51145C" w:themeFill="accent6"/>
            <w:vAlign w:val="center"/>
          </w:tcPr>
          <w:p w14:paraId="1BB5A738" w14:textId="77777777" w:rsidR="00482221" w:rsidRPr="00482221" w:rsidRDefault="00482221" w:rsidP="008E0898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 w:rsidRPr="00482221">
              <w:rPr>
                <w:rFonts w:ascii="Arial" w:hAnsi="Arial" w:cs="Arial"/>
                <w:b/>
                <w:color w:val="FFFFFF" w:themeColor="background1"/>
              </w:rPr>
              <w:lastRenderedPageBreak/>
              <w:t>How to live with others</w:t>
            </w:r>
          </w:p>
          <w:p w14:paraId="20A4A4C1" w14:textId="3925E5DB" w:rsidR="00482221" w:rsidRDefault="00482221" w:rsidP="008E0898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jc w:val="center"/>
              <w:rPr>
                <w:rFonts w:ascii="Arial" w:hAnsi="Arial" w:cs="Arial"/>
              </w:rPr>
            </w:pPr>
            <w:r w:rsidRPr="00482221">
              <w:rPr>
                <w:rFonts w:ascii="Arial" w:hAnsi="Arial" w:cs="Arial"/>
                <w:b/>
                <w:color w:val="FFFFFF" w:themeColor="background1"/>
              </w:rPr>
              <w:t>Top 10 rules</w:t>
            </w:r>
          </w:p>
        </w:tc>
      </w:tr>
      <w:tr w:rsidR="008E0898" w14:paraId="64341309" w14:textId="77777777" w:rsidTr="008E0898">
        <w:trPr>
          <w:trHeight w:val="562"/>
        </w:trPr>
        <w:tc>
          <w:tcPr>
            <w:tcW w:w="550" w:type="dxa"/>
            <w:vAlign w:val="center"/>
          </w:tcPr>
          <w:p w14:paraId="5715E2A1" w14:textId="1EC39076" w:rsidR="008E0898" w:rsidRDefault="008E0898" w:rsidP="008E0898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</w:t>
            </w:r>
          </w:p>
        </w:tc>
        <w:tc>
          <w:tcPr>
            <w:tcW w:w="7746" w:type="dxa"/>
          </w:tcPr>
          <w:p w14:paraId="62A568A9" w14:textId="3A528041" w:rsidR="008E0898" w:rsidRDefault="008E0898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0A0F039A" w14:textId="77777777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3EEB4EA0" w14:textId="11401655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</w:tc>
      </w:tr>
      <w:tr w:rsidR="008E0898" w14:paraId="16191660" w14:textId="77777777" w:rsidTr="008E0898">
        <w:trPr>
          <w:trHeight w:val="562"/>
        </w:trPr>
        <w:tc>
          <w:tcPr>
            <w:tcW w:w="550" w:type="dxa"/>
            <w:vAlign w:val="center"/>
          </w:tcPr>
          <w:p w14:paraId="13C8D7EB" w14:textId="757992DD" w:rsidR="008E0898" w:rsidRDefault="008E0898" w:rsidP="008E0898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</w:t>
            </w:r>
          </w:p>
        </w:tc>
        <w:tc>
          <w:tcPr>
            <w:tcW w:w="7746" w:type="dxa"/>
          </w:tcPr>
          <w:p w14:paraId="4C2EF1A2" w14:textId="77777777" w:rsidR="008E0898" w:rsidRDefault="008E0898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41ECF3D1" w14:textId="77777777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30C1CE6E" w14:textId="3FF8AC0B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</w:tc>
      </w:tr>
      <w:tr w:rsidR="008E0898" w14:paraId="5C20E257" w14:textId="77777777" w:rsidTr="008E0898">
        <w:trPr>
          <w:trHeight w:val="562"/>
        </w:trPr>
        <w:tc>
          <w:tcPr>
            <w:tcW w:w="550" w:type="dxa"/>
            <w:vAlign w:val="center"/>
          </w:tcPr>
          <w:p w14:paraId="6BDAB1D5" w14:textId="3D980055" w:rsidR="008E0898" w:rsidRDefault="008E0898" w:rsidP="008E0898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</w:t>
            </w:r>
          </w:p>
        </w:tc>
        <w:tc>
          <w:tcPr>
            <w:tcW w:w="7746" w:type="dxa"/>
          </w:tcPr>
          <w:p w14:paraId="7CA6FDEC" w14:textId="77777777" w:rsidR="008E0898" w:rsidRDefault="008E0898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15172FB2" w14:textId="77777777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294BCDBF" w14:textId="2D684B22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</w:tc>
      </w:tr>
      <w:tr w:rsidR="008E0898" w14:paraId="677C146C" w14:textId="77777777" w:rsidTr="008E0898">
        <w:trPr>
          <w:trHeight w:val="562"/>
        </w:trPr>
        <w:tc>
          <w:tcPr>
            <w:tcW w:w="550" w:type="dxa"/>
            <w:vAlign w:val="center"/>
          </w:tcPr>
          <w:p w14:paraId="6D4D0CC9" w14:textId="55FB6C66" w:rsidR="008E0898" w:rsidRDefault="008E0898" w:rsidP="008E0898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</w:t>
            </w:r>
          </w:p>
        </w:tc>
        <w:tc>
          <w:tcPr>
            <w:tcW w:w="7746" w:type="dxa"/>
          </w:tcPr>
          <w:p w14:paraId="695470E6" w14:textId="358D790F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7F1D5B51" w14:textId="77777777" w:rsidR="008E0898" w:rsidRDefault="008E0898" w:rsidP="000A1385">
            <w:pPr>
              <w:rPr>
                <w:lang w:val="en-US" w:eastAsia="en-GB"/>
              </w:rPr>
            </w:pPr>
          </w:p>
          <w:p w14:paraId="0F6A1389" w14:textId="737C3580" w:rsidR="000A1385" w:rsidRPr="000A1385" w:rsidRDefault="000A1385" w:rsidP="000A1385">
            <w:pPr>
              <w:rPr>
                <w:lang w:val="en-US" w:eastAsia="en-GB"/>
              </w:rPr>
            </w:pPr>
          </w:p>
        </w:tc>
      </w:tr>
      <w:tr w:rsidR="008E0898" w14:paraId="307F31DA" w14:textId="77777777" w:rsidTr="008E0898">
        <w:trPr>
          <w:trHeight w:val="562"/>
        </w:trPr>
        <w:tc>
          <w:tcPr>
            <w:tcW w:w="550" w:type="dxa"/>
            <w:vAlign w:val="center"/>
          </w:tcPr>
          <w:p w14:paraId="705C81B5" w14:textId="45B09CD5" w:rsidR="008E0898" w:rsidRDefault="008E0898" w:rsidP="008E0898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5.</w:t>
            </w:r>
          </w:p>
        </w:tc>
        <w:tc>
          <w:tcPr>
            <w:tcW w:w="7746" w:type="dxa"/>
          </w:tcPr>
          <w:p w14:paraId="27E8FEAE" w14:textId="24454151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567BD260" w14:textId="77777777" w:rsidR="008E0898" w:rsidRDefault="008E0898" w:rsidP="000A1385">
            <w:pPr>
              <w:rPr>
                <w:lang w:val="en-US" w:eastAsia="en-GB"/>
              </w:rPr>
            </w:pPr>
          </w:p>
          <w:p w14:paraId="0FE782E4" w14:textId="3F951CBA" w:rsidR="000A1385" w:rsidRPr="000A1385" w:rsidRDefault="000A1385" w:rsidP="000A1385">
            <w:pPr>
              <w:rPr>
                <w:lang w:val="en-US" w:eastAsia="en-GB"/>
              </w:rPr>
            </w:pPr>
          </w:p>
        </w:tc>
      </w:tr>
      <w:tr w:rsidR="008E0898" w14:paraId="7F05C39D" w14:textId="77777777" w:rsidTr="008E0898">
        <w:trPr>
          <w:trHeight w:val="562"/>
        </w:trPr>
        <w:tc>
          <w:tcPr>
            <w:tcW w:w="550" w:type="dxa"/>
            <w:vAlign w:val="center"/>
          </w:tcPr>
          <w:p w14:paraId="6669E762" w14:textId="1BC9C169" w:rsidR="008E0898" w:rsidRDefault="008E0898" w:rsidP="008E0898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6.</w:t>
            </w:r>
          </w:p>
        </w:tc>
        <w:tc>
          <w:tcPr>
            <w:tcW w:w="7746" w:type="dxa"/>
          </w:tcPr>
          <w:p w14:paraId="01F42117" w14:textId="77777777" w:rsidR="008E0898" w:rsidRDefault="008E0898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3AD228B3" w14:textId="77777777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07DE87A0" w14:textId="0DA62B27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</w:tc>
      </w:tr>
      <w:tr w:rsidR="008E0898" w14:paraId="59F9DBE0" w14:textId="77777777" w:rsidTr="008E0898">
        <w:trPr>
          <w:trHeight w:val="562"/>
        </w:trPr>
        <w:tc>
          <w:tcPr>
            <w:tcW w:w="550" w:type="dxa"/>
            <w:vAlign w:val="center"/>
          </w:tcPr>
          <w:p w14:paraId="7D2EDAF3" w14:textId="722E920B" w:rsidR="008E0898" w:rsidRDefault="008E0898" w:rsidP="008E0898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7.</w:t>
            </w:r>
          </w:p>
        </w:tc>
        <w:tc>
          <w:tcPr>
            <w:tcW w:w="7746" w:type="dxa"/>
          </w:tcPr>
          <w:p w14:paraId="0992A613" w14:textId="2B7027FB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1C5FD110" w14:textId="77777777" w:rsidR="008E0898" w:rsidRDefault="008E0898" w:rsidP="000A1385">
            <w:pPr>
              <w:rPr>
                <w:lang w:val="en-US" w:eastAsia="en-GB"/>
              </w:rPr>
            </w:pPr>
          </w:p>
          <w:p w14:paraId="08BA9091" w14:textId="7848CFFB" w:rsidR="000A1385" w:rsidRPr="000A1385" w:rsidRDefault="000A1385" w:rsidP="000A1385">
            <w:pPr>
              <w:rPr>
                <w:lang w:val="en-US" w:eastAsia="en-GB"/>
              </w:rPr>
            </w:pPr>
          </w:p>
        </w:tc>
      </w:tr>
      <w:tr w:rsidR="008E0898" w14:paraId="410B5B68" w14:textId="77777777" w:rsidTr="008E0898">
        <w:trPr>
          <w:trHeight w:val="562"/>
        </w:trPr>
        <w:tc>
          <w:tcPr>
            <w:tcW w:w="550" w:type="dxa"/>
            <w:vAlign w:val="center"/>
          </w:tcPr>
          <w:p w14:paraId="0AF1DAB8" w14:textId="0DD37AD7" w:rsidR="008E0898" w:rsidRDefault="008E0898" w:rsidP="008E0898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8.</w:t>
            </w:r>
          </w:p>
        </w:tc>
        <w:tc>
          <w:tcPr>
            <w:tcW w:w="7746" w:type="dxa"/>
          </w:tcPr>
          <w:p w14:paraId="7B608641" w14:textId="22E4167A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18ECD6D9" w14:textId="77777777" w:rsidR="008E0898" w:rsidRDefault="008E0898" w:rsidP="000A1385">
            <w:pPr>
              <w:rPr>
                <w:lang w:val="en-US" w:eastAsia="en-GB"/>
              </w:rPr>
            </w:pPr>
          </w:p>
          <w:p w14:paraId="233EFA9F" w14:textId="4221775C" w:rsidR="000A1385" w:rsidRPr="000A1385" w:rsidRDefault="000A1385" w:rsidP="000A1385">
            <w:pPr>
              <w:rPr>
                <w:lang w:val="en-US" w:eastAsia="en-GB"/>
              </w:rPr>
            </w:pPr>
          </w:p>
        </w:tc>
      </w:tr>
      <w:tr w:rsidR="008E0898" w14:paraId="35B49AA1" w14:textId="77777777" w:rsidTr="008E0898">
        <w:trPr>
          <w:trHeight w:val="562"/>
        </w:trPr>
        <w:tc>
          <w:tcPr>
            <w:tcW w:w="550" w:type="dxa"/>
            <w:vAlign w:val="center"/>
          </w:tcPr>
          <w:p w14:paraId="12043F05" w14:textId="25C9E1F1" w:rsidR="008E0898" w:rsidRDefault="008E0898" w:rsidP="008E0898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9.</w:t>
            </w:r>
          </w:p>
        </w:tc>
        <w:tc>
          <w:tcPr>
            <w:tcW w:w="7746" w:type="dxa"/>
          </w:tcPr>
          <w:p w14:paraId="47F24E59" w14:textId="50FAEED0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68CF6EDD" w14:textId="77777777" w:rsidR="008E0898" w:rsidRDefault="008E0898" w:rsidP="000A1385">
            <w:pPr>
              <w:rPr>
                <w:lang w:val="en-US" w:eastAsia="en-GB"/>
              </w:rPr>
            </w:pPr>
          </w:p>
          <w:p w14:paraId="45A8934E" w14:textId="6F27E6D5" w:rsidR="000A1385" w:rsidRPr="000A1385" w:rsidRDefault="000A1385" w:rsidP="000A1385">
            <w:pPr>
              <w:rPr>
                <w:lang w:val="en-US" w:eastAsia="en-GB"/>
              </w:rPr>
            </w:pPr>
          </w:p>
        </w:tc>
      </w:tr>
      <w:tr w:rsidR="008E0898" w14:paraId="300804F0" w14:textId="77777777" w:rsidTr="008E0898">
        <w:trPr>
          <w:trHeight w:val="562"/>
        </w:trPr>
        <w:tc>
          <w:tcPr>
            <w:tcW w:w="550" w:type="dxa"/>
            <w:vAlign w:val="center"/>
          </w:tcPr>
          <w:p w14:paraId="494D05BB" w14:textId="44CFB935" w:rsidR="008E0898" w:rsidRDefault="008E0898" w:rsidP="008E0898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10.</w:t>
            </w:r>
          </w:p>
        </w:tc>
        <w:tc>
          <w:tcPr>
            <w:tcW w:w="7746" w:type="dxa"/>
          </w:tcPr>
          <w:p w14:paraId="2AE1B5CB" w14:textId="78DD0D4B" w:rsidR="000A1385" w:rsidRDefault="000A1385" w:rsidP="000D2447">
            <w:pPr>
              <w:pStyle w:val="Body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after="0" w:line="240" w:lineRule="auto"/>
              <w:rPr>
                <w:rFonts w:ascii="Arial" w:hAnsi="Arial" w:cs="Arial"/>
              </w:rPr>
            </w:pPr>
          </w:p>
          <w:p w14:paraId="6CEEF651" w14:textId="77777777" w:rsidR="008E0898" w:rsidRDefault="008E0898" w:rsidP="000A1385">
            <w:pPr>
              <w:rPr>
                <w:lang w:val="en-US" w:eastAsia="en-GB"/>
              </w:rPr>
            </w:pPr>
          </w:p>
          <w:p w14:paraId="5353DD7F" w14:textId="536536AA" w:rsidR="000A1385" w:rsidRPr="000A1385" w:rsidRDefault="000A1385" w:rsidP="000A1385">
            <w:pPr>
              <w:rPr>
                <w:lang w:val="en-US" w:eastAsia="en-GB"/>
              </w:rPr>
            </w:pPr>
          </w:p>
        </w:tc>
      </w:tr>
    </w:tbl>
    <w:p w14:paraId="36117F4B" w14:textId="77777777" w:rsidR="001D3A28" w:rsidRPr="000D2447" w:rsidRDefault="001D3A28" w:rsidP="000D2447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7CDFF9A8" w14:textId="1607438E" w:rsidR="00317222" w:rsidRPr="00C66963" w:rsidRDefault="000D2447" w:rsidP="000D2447">
      <w:pPr>
        <w:pStyle w:val="Body"/>
        <w:spacing w:after="0" w:line="240" w:lineRule="auto"/>
        <w:ind w:left="720" w:hanging="720"/>
        <w:rPr>
          <w:rFonts w:ascii="Arial" w:hAnsi="Arial" w:cs="Arial"/>
          <w:color w:val="FFFFFF" w:themeColor="background1"/>
        </w:rPr>
        <w:sectPr w:rsidR="00317222" w:rsidRPr="00C66963" w:rsidSect="00317222">
          <w:type w:val="continuous"/>
          <w:pgSz w:w="11906" w:h="16838" w:code="9"/>
          <w:pgMar w:top="1814" w:right="1440" w:bottom="1440" w:left="1440" w:header="709" w:footer="709" w:gutter="0"/>
          <w:cols w:space="708"/>
          <w:titlePg/>
          <w:docGrid w:linePitch="360"/>
        </w:sectPr>
      </w:pPr>
      <w:r w:rsidRPr="00C66963">
        <w:rPr>
          <w:rFonts w:ascii="Arial" w:hAnsi="Arial" w:cs="Arial"/>
          <w:color w:val="FFFFFF" w:themeColor="background1"/>
        </w:rPr>
        <w:t>3b</w:t>
      </w:r>
      <w:r w:rsidRPr="00C66963">
        <w:rPr>
          <w:rFonts w:ascii="Arial" w:hAnsi="Arial" w:cs="Arial"/>
          <w:color w:val="FFFFFF" w:themeColor="background1"/>
        </w:rPr>
        <w:tab/>
        <w:t>Which rules are the most</w:t>
      </w:r>
      <w:r w:rsidR="00317222" w:rsidRPr="00C66963">
        <w:rPr>
          <w:rFonts w:ascii="Arial" w:hAnsi="Arial" w:cs="Arial"/>
          <w:color w:val="FFFFFF" w:themeColor="background1"/>
        </w:rPr>
        <w:t xml:space="preserve"> </w:t>
      </w:r>
      <w:r w:rsidRPr="00C66963">
        <w:rPr>
          <w:rFonts w:ascii="Arial" w:hAnsi="Arial" w:cs="Arial"/>
          <w:color w:val="FFFFFF" w:themeColor="background1"/>
        </w:rPr>
        <w:t xml:space="preserve">mportant? </w:t>
      </w:r>
      <w:r w:rsidR="00920C12" w:rsidRPr="00C66963">
        <w:rPr>
          <w:rFonts w:ascii="Arial" w:hAnsi="Arial" w:cs="Arial"/>
          <w:color w:val="FFFFFF" w:themeColor="background1"/>
        </w:rPr>
        <w:t xml:space="preserve">Write the list again in </w:t>
      </w:r>
    </w:p>
    <w:p w14:paraId="45E112C9" w14:textId="73862901" w:rsidR="000D2447" w:rsidRPr="00C66963" w:rsidRDefault="00920C12" w:rsidP="000D2447">
      <w:pPr>
        <w:pStyle w:val="Body"/>
        <w:spacing w:after="0" w:line="240" w:lineRule="auto"/>
        <w:ind w:left="720" w:hanging="720"/>
        <w:rPr>
          <w:rFonts w:ascii="Arial" w:hAnsi="Arial" w:cs="Arial"/>
          <w:color w:val="FFFFFF" w:themeColor="background1"/>
        </w:rPr>
      </w:pPr>
      <w:r w:rsidRPr="00C66963">
        <w:rPr>
          <w:rFonts w:ascii="Arial" w:hAnsi="Arial" w:cs="Arial"/>
          <w:color w:val="FFFFFF" w:themeColor="background1"/>
        </w:rPr>
        <w:t>a new order.  Put the</w:t>
      </w:r>
      <w:r w:rsidR="000D2447" w:rsidRPr="00C66963">
        <w:rPr>
          <w:rFonts w:ascii="Arial" w:hAnsi="Arial" w:cs="Arial"/>
          <w:color w:val="FFFFFF" w:themeColor="background1"/>
        </w:rPr>
        <w:t xml:space="preserve"> most important </w:t>
      </w:r>
      <w:r w:rsidRPr="00C66963">
        <w:rPr>
          <w:rFonts w:ascii="Arial" w:hAnsi="Arial" w:cs="Arial"/>
          <w:color w:val="FFFFFF" w:themeColor="background1"/>
        </w:rPr>
        <w:t xml:space="preserve">rule </w:t>
      </w:r>
      <w:r w:rsidR="000D2447" w:rsidRPr="00C66963">
        <w:rPr>
          <w:rFonts w:ascii="Arial" w:hAnsi="Arial" w:cs="Arial"/>
          <w:color w:val="FFFFFF" w:themeColor="background1"/>
        </w:rPr>
        <w:t>first.</w:t>
      </w:r>
    </w:p>
    <w:p w14:paraId="5CDF2432" w14:textId="377DB6C4" w:rsidR="00EC73B2" w:rsidRPr="00C66963" w:rsidRDefault="00EC73B2" w:rsidP="002644DC">
      <w:pPr>
        <w:rPr>
          <w:b/>
          <w:color w:val="FFFFFF" w:themeColor="background1"/>
          <w:sz w:val="32"/>
          <w:szCs w:val="32"/>
        </w:rPr>
      </w:pPr>
    </w:p>
    <w:p w14:paraId="6696E608" w14:textId="7C369367" w:rsidR="00EC73B2" w:rsidRDefault="00EC73B2" w:rsidP="002644DC">
      <w:pPr>
        <w:rPr>
          <w:b/>
          <w:sz w:val="32"/>
          <w:szCs w:val="32"/>
        </w:rPr>
      </w:pPr>
    </w:p>
    <w:p w14:paraId="17C98FB8" w14:textId="282B359D" w:rsidR="003052C5" w:rsidRDefault="003052C5" w:rsidP="002644DC">
      <w:pPr>
        <w:rPr>
          <w:b/>
          <w:sz w:val="32"/>
          <w:szCs w:val="32"/>
        </w:rPr>
      </w:pPr>
    </w:p>
    <w:p w14:paraId="21E9D9D5" w14:textId="3ABF4286" w:rsidR="003052C5" w:rsidRDefault="003052C5" w:rsidP="002644DC">
      <w:pPr>
        <w:rPr>
          <w:b/>
          <w:sz w:val="32"/>
          <w:szCs w:val="32"/>
        </w:rPr>
      </w:pPr>
    </w:p>
    <w:p w14:paraId="6075251E" w14:textId="77777777" w:rsidR="00313E7B" w:rsidRDefault="00313E7B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6A5D92B4" w14:textId="22638F17" w:rsidR="00C175E5" w:rsidRDefault="00C175E5" w:rsidP="00C175E5">
      <w:pPr>
        <w:tabs>
          <w:tab w:val="left" w:pos="6165"/>
        </w:tabs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Text 4</w:t>
      </w:r>
    </w:p>
    <w:p w14:paraId="22D1E6BF" w14:textId="77777777" w:rsidR="00C175E5" w:rsidRDefault="00C175E5" w:rsidP="00C175E5">
      <w:pPr>
        <w:tabs>
          <w:tab w:val="left" w:pos="6165"/>
        </w:tabs>
        <w:rPr>
          <w:rFonts w:ascii="Arial" w:hAnsi="Arial" w:cs="Arial"/>
          <w:b/>
        </w:rPr>
      </w:pPr>
    </w:p>
    <w:p w14:paraId="698E01AE" w14:textId="77777777" w:rsidR="00C175E5" w:rsidRPr="00E17550" w:rsidRDefault="00C175E5" w:rsidP="00EA3665">
      <w:pPr>
        <w:rPr>
          <w:rFonts w:ascii="Comic Sans MS" w:hAnsi="Comic Sans MS" w:cs="Times"/>
          <w:sz w:val="20"/>
          <w:szCs w:val="20"/>
          <w:lang w:val="en-US"/>
        </w:rPr>
      </w:pPr>
      <w:r w:rsidRPr="00C66963">
        <w:rPr>
          <w:rFonts w:ascii="Comic Sans MS" w:eastAsia="Times New Roman" w:hAnsi="Comic Sans MS" w:cs="Arial"/>
          <w:b/>
          <w:sz w:val="30"/>
          <w:szCs w:val="30"/>
          <w:lang w:val="en-US" w:eastAsia="en-GB"/>
        </w:rPr>
        <w:t>Killing Time</w:t>
      </w:r>
      <w:r w:rsidRPr="00C66963">
        <w:rPr>
          <w:rFonts w:ascii="Comic Sans MS" w:hAnsi="Comic Sans MS" w:cs="Times"/>
          <w:sz w:val="30"/>
          <w:szCs w:val="30"/>
          <w:lang w:val="en-US"/>
        </w:rPr>
        <w:br/>
      </w:r>
    </w:p>
    <w:p w14:paraId="07E35751" w14:textId="093483A9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We’re all just killing time </w:t>
      </w:r>
    </w:p>
    <w:p w14:paraId="37996F81" w14:textId="19A27A24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Everyone’s got things to get back to </w:t>
      </w:r>
    </w:p>
    <w:p w14:paraId="145780BB" w14:textId="541DE336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Can’t wait to get back to mine </w:t>
      </w:r>
    </w:p>
    <w:p w14:paraId="7BF249BE" w14:textId="3F69ACFB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In this prison of brick and steel </w:t>
      </w:r>
    </w:p>
    <w:p w14:paraId="1903E6A0" w14:textId="2B0A263D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We just soldier on, no matter what we feel </w:t>
      </w:r>
    </w:p>
    <w:p w14:paraId="45B3517B" w14:textId="4B0C1EE5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We don’t count how many days it’s been </w:t>
      </w:r>
    </w:p>
    <w:p w14:paraId="0B49AEDC" w14:textId="61711A55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Since we’ve been guests of the Queen </w:t>
      </w:r>
    </w:p>
    <w:p w14:paraId="24C5D2DD" w14:textId="708CB7B9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Substandard food, thinking what </w:t>
      </w:r>
      <w:proofErr w:type="gramStart"/>
      <w:r w:rsidRPr="00C66963">
        <w:rPr>
          <w:rFonts w:ascii="Comic Sans MS" w:eastAsia="Times New Roman" w:hAnsi="Comic Sans MS" w:cs="Arial"/>
          <w:lang w:val="en-US" w:eastAsia="en-GB"/>
        </w:rPr>
        <w:t>have I just</w:t>
      </w:r>
      <w:proofErr w:type="gramEnd"/>
      <w:r w:rsidRPr="00C66963">
        <w:rPr>
          <w:rFonts w:ascii="Comic Sans MS" w:eastAsia="Times New Roman" w:hAnsi="Comic Sans MS" w:cs="Arial"/>
          <w:lang w:val="en-US" w:eastAsia="en-GB"/>
        </w:rPr>
        <w:t xml:space="preserve"> ate </w:t>
      </w:r>
    </w:p>
    <w:p w14:paraId="543730D1" w14:textId="7F476222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At least I’ve got my release date </w:t>
      </w:r>
    </w:p>
    <w:p w14:paraId="6458952B" w14:textId="440E9A6F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We work out </w:t>
      </w:r>
    </w:p>
    <w:p w14:paraId="355F8B42" w14:textId="26F29A1A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We zone out </w:t>
      </w:r>
    </w:p>
    <w:p w14:paraId="2D6E2763" w14:textId="01A16028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Got a visit, get the gel and the comb out </w:t>
      </w:r>
    </w:p>
    <w:p w14:paraId="75E9D495" w14:textId="2EF4D523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I miss the wife and the kid </w:t>
      </w:r>
    </w:p>
    <w:p w14:paraId="268D4D3E" w14:textId="3B11A507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 But I’ve got to answer for the wickedness I did </w:t>
      </w:r>
    </w:p>
    <w:p w14:paraId="15D919C5" w14:textId="47203EAF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 xml:space="preserve">But we’re just killing time </w:t>
      </w:r>
    </w:p>
    <w:p w14:paraId="44BE50AA" w14:textId="59B6712A" w:rsidR="00C175E5" w:rsidRPr="00C66963" w:rsidRDefault="00C175E5" w:rsidP="00EA366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lang w:val="en-US" w:eastAsia="en-GB"/>
        </w:rPr>
      </w:pPr>
      <w:r w:rsidRPr="00C66963">
        <w:rPr>
          <w:rFonts w:ascii="Comic Sans MS" w:eastAsia="Times New Roman" w:hAnsi="Comic Sans MS" w:cs="Arial"/>
          <w:lang w:val="en-US" w:eastAsia="en-GB"/>
        </w:rPr>
        <w:t> </w:t>
      </w:r>
      <w:proofErr w:type="gramStart"/>
      <w:r w:rsidRPr="00C66963">
        <w:rPr>
          <w:rFonts w:ascii="Comic Sans MS" w:eastAsia="Times New Roman" w:hAnsi="Comic Sans MS" w:cs="Arial"/>
          <w:lang w:val="en-US" w:eastAsia="en-GB"/>
        </w:rPr>
        <w:t>So</w:t>
      </w:r>
      <w:proofErr w:type="gramEnd"/>
      <w:r w:rsidRPr="00C66963">
        <w:rPr>
          <w:rFonts w:ascii="Comic Sans MS" w:eastAsia="Times New Roman" w:hAnsi="Comic Sans MS" w:cs="Arial"/>
          <w:lang w:val="en-US" w:eastAsia="en-GB"/>
        </w:rPr>
        <w:t xml:space="preserve"> you do yours and I’ll do mine </w:t>
      </w:r>
    </w:p>
    <w:p w14:paraId="54296924" w14:textId="77777777" w:rsidR="00C175E5" w:rsidRPr="00C66963" w:rsidRDefault="00C175E5" w:rsidP="00EA3665">
      <w:pPr>
        <w:widowControl w:val="0"/>
        <w:autoSpaceDE w:val="0"/>
        <w:autoSpaceDN w:val="0"/>
        <w:adjustRightInd w:val="0"/>
        <w:spacing w:after="240"/>
        <w:rPr>
          <w:rFonts w:ascii="Comic Sans MS" w:eastAsia="Times New Roman" w:hAnsi="Comic Sans MS" w:cs="Times"/>
          <w:i/>
          <w:sz w:val="20"/>
          <w:szCs w:val="20"/>
          <w:lang w:val="en-US" w:eastAsia="en-GB"/>
        </w:rPr>
      </w:pPr>
      <w:r w:rsidRPr="00C66963">
        <w:rPr>
          <w:rFonts w:ascii="Comic Sans MS" w:eastAsia="Times New Roman" w:hAnsi="Comic Sans MS" w:cs="Arial"/>
          <w:i/>
          <w:sz w:val="20"/>
          <w:szCs w:val="20"/>
          <w:lang w:val="en-US" w:eastAsia="en-GB"/>
        </w:rPr>
        <w:t xml:space="preserve">*This poem was first published in </w:t>
      </w:r>
      <w:r w:rsidRPr="00C66963">
        <w:rPr>
          <w:rFonts w:ascii="Comic Sans MS" w:eastAsia="Times New Roman" w:hAnsi="Comic Sans MS" w:cs="Times"/>
          <w:i/>
          <w:sz w:val="20"/>
          <w:szCs w:val="20"/>
          <w:lang w:val="en-US" w:eastAsia="en-GB"/>
        </w:rPr>
        <w:t>Inside Time – the National newspaper for prisoners and detainees</w:t>
      </w:r>
    </w:p>
    <w:p w14:paraId="740C0A87" w14:textId="77777777" w:rsidR="00C175E5" w:rsidRDefault="00C175E5" w:rsidP="00C175E5">
      <w:pPr>
        <w:pStyle w:val="Body"/>
        <w:spacing w:after="0" w:line="240" w:lineRule="auto"/>
        <w:rPr>
          <w:rFonts w:ascii="Arial" w:hAnsi="Arial" w:cs="Arial"/>
          <w:b/>
        </w:rPr>
      </w:pPr>
    </w:p>
    <w:p w14:paraId="255EDCBA" w14:textId="04C0D084" w:rsidR="00C175E5" w:rsidRPr="000D2447" w:rsidRDefault="00C175E5" w:rsidP="00C175E5">
      <w:pPr>
        <w:pStyle w:val="Body"/>
        <w:spacing w:after="0" w:line="240" w:lineRule="auto"/>
        <w:rPr>
          <w:rFonts w:ascii="Arial" w:hAnsi="Arial" w:cs="Arial"/>
          <w:b/>
        </w:rPr>
      </w:pPr>
      <w:r w:rsidRPr="000D2447">
        <w:rPr>
          <w:rFonts w:ascii="Arial" w:hAnsi="Arial" w:cs="Arial"/>
          <w:b/>
        </w:rPr>
        <w:t>Activities</w:t>
      </w:r>
    </w:p>
    <w:p w14:paraId="43469D9E" w14:textId="77777777" w:rsidR="00C175E5" w:rsidRPr="000D2447" w:rsidRDefault="00C175E5" w:rsidP="00C175E5">
      <w:pPr>
        <w:pStyle w:val="Body"/>
        <w:spacing w:after="0" w:line="240" w:lineRule="auto"/>
        <w:rPr>
          <w:rFonts w:ascii="Arial" w:hAnsi="Arial" w:cs="Arial"/>
        </w:rPr>
      </w:pPr>
    </w:p>
    <w:p w14:paraId="07198C45" w14:textId="167408DA" w:rsidR="00C175E5" w:rsidRPr="000D2447" w:rsidRDefault="00C175E5" w:rsidP="00C175E5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0D2447">
        <w:rPr>
          <w:rFonts w:ascii="Arial" w:hAnsi="Arial" w:cs="Arial"/>
        </w:rPr>
        <w:t>4a</w:t>
      </w:r>
      <w:r w:rsidRPr="000D2447">
        <w:rPr>
          <w:rFonts w:ascii="Arial" w:hAnsi="Arial" w:cs="Arial"/>
        </w:rPr>
        <w:tab/>
        <w:t>Put a circle around all the nouns in the poem e.g. ‘</w:t>
      </w:r>
      <w:r w:rsidR="007347E2">
        <w:rPr>
          <w:rFonts w:ascii="Arial" w:hAnsi="Arial" w:cs="Arial"/>
        </w:rPr>
        <w:t>food</w:t>
      </w:r>
      <w:r w:rsidR="007347E2" w:rsidRPr="000D2447">
        <w:rPr>
          <w:rFonts w:ascii="Arial" w:hAnsi="Arial" w:cs="Arial"/>
        </w:rPr>
        <w:t>’</w:t>
      </w:r>
    </w:p>
    <w:p w14:paraId="7A26ECAF" w14:textId="77777777" w:rsidR="00C175E5" w:rsidRPr="000D2447" w:rsidRDefault="00C175E5" w:rsidP="00C175E5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4252E990" w14:textId="2886492A" w:rsidR="00C175E5" w:rsidRPr="000D2447" w:rsidRDefault="00C175E5" w:rsidP="00C175E5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0D2447">
        <w:rPr>
          <w:rFonts w:ascii="Arial" w:hAnsi="Arial" w:cs="Arial"/>
        </w:rPr>
        <w:t>4b</w:t>
      </w:r>
      <w:r w:rsidRPr="000D2447">
        <w:rPr>
          <w:rFonts w:ascii="Arial" w:hAnsi="Arial" w:cs="Arial"/>
        </w:rPr>
        <w:tab/>
        <w:t xml:space="preserve">Choose 6 nouns </w:t>
      </w:r>
      <w:r w:rsidR="00920C12">
        <w:rPr>
          <w:rFonts w:ascii="Arial" w:hAnsi="Arial" w:cs="Arial"/>
        </w:rPr>
        <w:t>from the poem.  Now use</w:t>
      </w:r>
      <w:r w:rsidR="00920C12" w:rsidRPr="000D2447">
        <w:rPr>
          <w:rFonts w:ascii="Arial" w:hAnsi="Arial" w:cs="Arial"/>
        </w:rPr>
        <w:t xml:space="preserve"> </w:t>
      </w:r>
      <w:r w:rsidRPr="000D2447">
        <w:rPr>
          <w:rFonts w:ascii="Arial" w:hAnsi="Arial" w:cs="Arial"/>
        </w:rPr>
        <w:t xml:space="preserve">them in a poem of your own. </w:t>
      </w:r>
    </w:p>
    <w:p w14:paraId="01D71A0D" w14:textId="77777777" w:rsidR="00C175E5" w:rsidRDefault="00C175E5" w:rsidP="00C175E5">
      <w:pPr>
        <w:pStyle w:val="Body"/>
        <w:spacing w:after="0" w:line="240" w:lineRule="auto"/>
        <w:rPr>
          <w:rFonts w:ascii="Arial" w:hAnsi="Arial" w:cs="Arial"/>
          <w:b/>
        </w:rPr>
      </w:pPr>
    </w:p>
    <w:p w14:paraId="340F04F1" w14:textId="77777777" w:rsidR="00C175E5" w:rsidRDefault="00C175E5" w:rsidP="00C175E5">
      <w:pPr>
        <w:tabs>
          <w:tab w:val="left" w:pos="6165"/>
        </w:tabs>
        <w:rPr>
          <w:rFonts w:ascii="Arial" w:hAnsi="Arial" w:cs="Arial"/>
          <w:b/>
        </w:rPr>
      </w:pPr>
    </w:p>
    <w:p w14:paraId="0BDDC1B4" w14:textId="77777777" w:rsidR="00851CB4" w:rsidRDefault="00851CB4" w:rsidP="00C175E5">
      <w:pPr>
        <w:tabs>
          <w:tab w:val="left" w:pos="6165"/>
        </w:tabs>
        <w:rPr>
          <w:rFonts w:ascii="Arial" w:hAnsi="Arial" w:cs="Arial"/>
          <w:b/>
        </w:rPr>
      </w:pPr>
    </w:p>
    <w:p w14:paraId="2F3F80C9" w14:textId="40DF4195" w:rsidR="00851CB4" w:rsidRDefault="00851CB4" w:rsidP="00C175E5">
      <w:pPr>
        <w:tabs>
          <w:tab w:val="left" w:pos="6165"/>
        </w:tabs>
        <w:rPr>
          <w:rFonts w:ascii="Arial" w:hAnsi="Arial" w:cs="Arial"/>
          <w:b/>
        </w:rPr>
        <w:sectPr w:rsidR="00851CB4" w:rsidSect="003052C5">
          <w:type w:val="continuous"/>
          <w:pgSz w:w="11906" w:h="16838" w:code="9"/>
          <w:pgMar w:top="1814" w:right="1440" w:bottom="1440" w:left="1440" w:header="709" w:footer="709" w:gutter="0"/>
          <w:cols w:space="708"/>
          <w:titlePg/>
          <w:docGrid w:linePitch="360"/>
        </w:sectPr>
      </w:pPr>
    </w:p>
    <w:p w14:paraId="764B862E" w14:textId="77777777" w:rsidR="00851CB4" w:rsidRDefault="00851CB4" w:rsidP="00851CB4">
      <w:pPr>
        <w:tabs>
          <w:tab w:val="left" w:pos="6165"/>
        </w:tabs>
        <w:sectPr w:rsidR="00851CB4" w:rsidSect="00460FFF">
          <w:type w:val="continuous"/>
          <w:pgSz w:w="11906" w:h="16838" w:code="9"/>
          <w:pgMar w:top="1814" w:right="1440" w:bottom="1440" w:left="1440" w:header="709" w:footer="709" w:gutter="0"/>
          <w:cols w:num="2" w:space="708"/>
          <w:titlePg/>
          <w:docGrid w:linePitch="360"/>
        </w:sectPr>
      </w:pPr>
      <w:r w:rsidRPr="003C3867">
        <w:rPr>
          <w:rFonts w:ascii="Arial" w:hAnsi="Arial" w:cs="Arial"/>
          <w:b/>
        </w:rPr>
        <w:t>Text</w:t>
      </w:r>
      <w:r>
        <w:rPr>
          <w:rFonts w:ascii="Arial" w:hAnsi="Arial" w:cs="Arial"/>
          <w:b/>
        </w:rPr>
        <w:t xml:space="preserve"> 5</w:t>
      </w:r>
    </w:p>
    <w:p w14:paraId="4A677D2F" w14:textId="77777777" w:rsidR="00851CB4" w:rsidRDefault="00851CB4" w:rsidP="00851CB4">
      <w:r>
        <w:t xml:space="preserve">Adapted from Newspaper for Prisoners. Written by Wesley </w:t>
      </w:r>
      <w:proofErr w:type="spellStart"/>
      <w:r>
        <w:t>Bradbery</w:t>
      </w:r>
      <w:proofErr w:type="spellEnd"/>
      <w:r>
        <w:t>, HMP The Mount</w:t>
      </w:r>
    </w:p>
    <w:p w14:paraId="7F3A5241" w14:textId="77777777" w:rsidR="00851CB4" w:rsidRDefault="00851CB4" w:rsidP="00851CB4">
      <w:r w:rsidRPr="00951FE4">
        <w:rPr>
          <w:noProof/>
        </w:rPr>
        <w:drawing>
          <wp:anchor distT="0" distB="0" distL="114300" distR="114300" simplePos="0" relativeHeight="251856896" behindDoc="1" locked="0" layoutInCell="1" allowOverlap="1" wp14:anchorId="557441B0" wp14:editId="6808E0F7">
            <wp:simplePos x="0" y="0"/>
            <wp:positionH relativeFrom="margin">
              <wp:align>right</wp:align>
            </wp:positionH>
            <wp:positionV relativeFrom="paragraph">
              <wp:posOffset>71580</wp:posOffset>
            </wp:positionV>
            <wp:extent cx="5730875" cy="4863829"/>
            <wp:effectExtent l="0" t="0" r="3175" b="0"/>
            <wp:wrapNone/>
            <wp:docPr id="4" name="Picture 4" descr="C:\Users\Rachel.Irvine\Desktop\iStock-637377872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achel.Irvine\Desktop\iStock-637377872 (1)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4863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72942D" w14:textId="77777777" w:rsidR="00851CB4" w:rsidRDefault="00851CB4" w:rsidP="00851CB4">
      <w:pPr>
        <w:spacing w:line="276" w:lineRule="auto"/>
        <w:rPr>
          <w:rFonts w:ascii="Arial" w:hAnsi="Arial" w:cs="Arial"/>
          <w:sz w:val="28"/>
          <w:szCs w:val="28"/>
        </w:rPr>
      </w:pPr>
      <w:r w:rsidRPr="00951FE4">
        <w:rPr>
          <w:rFonts w:ascii="Arial" w:eastAsia="Times New Roman" w:hAnsi="Arial" w:cs="Arial"/>
          <w:b/>
          <w:bCs/>
          <w:noProof/>
          <w:color w:val="000000"/>
          <w:lang w:val="en-US" w:eastAsia="en-GB"/>
        </w:rPr>
        <mc:AlternateContent>
          <mc:Choice Requires="wps">
            <w:drawing>
              <wp:anchor distT="45720" distB="45720" distL="114300" distR="114300" simplePos="0" relativeHeight="251857920" behindDoc="0" locked="0" layoutInCell="1" allowOverlap="1" wp14:anchorId="37AB5061" wp14:editId="42375B40">
                <wp:simplePos x="0" y="0"/>
                <wp:positionH relativeFrom="margin">
                  <wp:posOffset>252730</wp:posOffset>
                </wp:positionH>
                <wp:positionV relativeFrom="paragraph">
                  <wp:posOffset>265430</wp:posOffset>
                </wp:positionV>
                <wp:extent cx="5427345" cy="4435475"/>
                <wp:effectExtent l="0" t="0" r="1905" b="3175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7345" cy="4435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05AAA0" w14:textId="77777777" w:rsidR="00497EA1" w:rsidRDefault="00497EA1" w:rsidP="00851CB4"/>
                          <w:p w14:paraId="306FAC72" w14:textId="77777777" w:rsidR="00497EA1" w:rsidRPr="00AF4E25" w:rsidRDefault="00497EA1" w:rsidP="00851CB4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AF4E25">
                              <w:rPr>
                                <w:b/>
                                <w:sz w:val="40"/>
                                <w:szCs w:val="40"/>
                              </w:rPr>
                              <w:t>Being self-employed</w:t>
                            </w:r>
                          </w:p>
                          <w:p w14:paraId="47374FAE" w14:textId="77777777" w:rsidR="00497EA1" w:rsidRPr="00AF4E25" w:rsidRDefault="00497EA1" w:rsidP="00851CB4">
                            <w:pPr>
                              <w:rPr>
                                <w:b/>
                              </w:rPr>
                            </w:pPr>
                          </w:p>
                          <w:p w14:paraId="2FF89DE1" w14:textId="77777777" w:rsidR="00497EA1" w:rsidRDefault="00497EA1" w:rsidP="00851CB4">
                            <w:pPr>
                              <w:rPr>
                                <w:b/>
                              </w:rPr>
                            </w:pPr>
                            <w:r w:rsidRPr="00951FE4">
                              <w:rPr>
                                <w:b/>
                                <w:i/>
                                <w:color w:val="808080" w:themeColor="background1" w:themeShade="80"/>
                              </w:rPr>
                              <w:t>Peter</w:t>
                            </w:r>
                            <w:r>
                              <w:rPr>
                                <w:b/>
                                <w:i/>
                                <w:color w:val="808080" w:themeColor="background1" w:themeShade="80"/>
                              </w:rPr>
                              <w:br/>
                            </w:r>
                            <w:r w:rsidRPr="00951FE4">
                              <w:rPr>
                                <w:b/>
                              </w:rPr>
                              <w:t>What</w:t>
                            </w:r>
                            <w:r>
                              <w:rPr>
                                <w:b/>
                              </w:rPr>
                              <w:t xml:space="preserve"> is it like to be self-employed?</w:t>
                            </w:r>
                          </w:p>
                          <w:p w14:paraId="6FCD8824" w14:textId="77777777" w:rsidR="00497EA1" w:rsidRDefault="00497EA1" w:rsidP="00851CB4">
                            <w:r w:rsidRPr="00951FE4">
                              <w:t>I love it! It’s great</w:t>
                            </w:r>
                            <w:r>
                              <w:t xml:space="preserve"> to be your own boss. If I have a new idea, I can just do it. No need to check with anyone.</w:t>
                            </w:r>
                          </w:p>
                          <w:p w14:paraId="3AECD141" w14:textId="77777777" w:rsidR="00497EA1" w:rsidRDefault="00497EA1" w:rsidP="00851CB4"/>
                          <w:p w14:paraId="2A246DFA" w14:textId="77777777" w:rsidR="00497EA1" w:rsidRDefault="00497EA1" w:rsidP="00851CB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Did you have any help to start your business?</w:t>
                            </w:r>
                          </w:p>
                          <w:p w14:paraId="529BCE9C" w14:textId="77777777" w:rsidR="00497EA1" w:rsidRDefault="00497EA1" w:rsidP="00851CB4">
                            <w:r>
                              <w:t>Yes. When I got out of prison, a charity called ‘Get Started’ really helped me. They gave me a mentor who I met every week. He gave me lots of advice and helped me get a loan.</w:t>
                            </w:r>
                          </w:p>
                          <w:p w14:paraId="3E5218C1" w14:textId="77777777" w:rsidR="00497EA1" w:rsidRDefault="00497EA1" w:rsidP="00851CB4"/>
                          <w:p w14:paraId="6E8C7509" w14:textId="77777777" w:rsidR="00497EA1" w:rsidRDefault="00497EA1" w:rsidP="00851CB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What would you say to other prisoners who want to start their own business when they get out?</w:t>
                            </w:r>
                          </w:p>
                          <w:p w14:paraId="1D72BAB4" w14:textId="77777777" w:rsidR="00497EA1" w:rsidRDefault="00497EA1" w:rsidP="00851CB4">
                            <w:r>
                              <w:t xml:space="preserve">Get as much information and advice as you can now. Find out who can help you and get on a business course. </w:t>
                            </w:r>
                          </w:p>
                          <w:p w14:paraId="55715C89" w14:textId="77777777" w:rsidR="00497EA1" w:rsidRDefault="00497EA1" w:rsidP="00851CB4"/>
                          <w:p w14:paraId="78F7E91B" w14:textId="77777777" w:rsidR="00497EA1" w:rsidRDefault="00497EA1" w:rsidP="00851CB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What advice would you give?</w:t>
                            </w:r>
                          </w:p>
                          <w:p w14:paraId="59B69BE1" w14:textId="77777777" w:rsidR="00497EA1" w:rsidRPr="00AF4E25" w:rsidRDefault="00497EA1" w:rsidP="00851CB4">
                            <w:r>
                              <w:t xml:space="preserve">You </w:t>
                            </w:r>
                            <w:r>
                              <w:t>have to work hard and keep going. You won’t make lots of money at the start!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B5061" id="_x0000_s1033" type="#_x0000_t202" style="position:absolute;margin-left:19.9pt;margin-top:20.9pt;width:427.35pt;height:349.25pt;z-index:2518579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" stroked="f">
                <v:textbox>
                  <w:txbxContent>
                    <w:p w14:paraId="6C05AAA0" w14:textId="77777777" w:rsidR="00497EA1" w:rsidRDefault="00497EA1" w:rsidP="00851CB4"/>
                    <w:p w14:paraId="306FAC72" w14:textId="77777777" w:rsidR="00497EA1" w:rsidRPr="00AF4E25" w:rsidRDefault="00497EA1" w:rsidP="00851CB4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AF4E25">
                        <w:rPr>
                          <w:b/>
                          <w:sz w:val="40"/>
                          <w:szCs w:val="40"/>
                        </w:rPr>
                        <w:t>Being self-employed</w:t>
                      </w:r>
                    </w:p>
                    <w:p w14:paraId="47374FAE" w14:textId="77777777" w:rsidR="00497EA1" w:rsidRPr="00AF4E25" w:rsidRDefault="00497EA1" w:rsidP="00851CB4">
                      <w:pPr>
                        <w:rPr>
                          <w:b/>
                        </w:rPr>
                      </w:pPr>
                    </w:p>
                    <w:p w14:paraId="2FF89DE1" w14:textId="77777777" w:rsidR="00497EA1" w:rsidRDefault="00497EA1" w:rsidP="00851CB4">
                      <w:pPr>
                        <w:rPr>
                          <w:b/>
                        </w:rPr>
                      </w:pPr>
                      <w:r w:rsidRPr="00951FE4">
                        <w:rPr>
                          <w:b/>
                          <w:i/>
                          <w:color w:val="808080" w:themeColor="background1" w:themeShade="80"/>
                        </w:rPr>
                        <w:t>Peter</w:t>
                      </w:r>
                      <w:r>
                        <w:rPr>
                          <w:b/>
                          <w:i/>
                          <w:color w:val="808080" w:themeColor="background1" w:themeShade="80"/>
                        </w:rPr>
                        <w:br/>
                      </w:r>
                      <w:r w:rsidRPr="00951FE4">
                        <w:rPr>
                          <w:b/>
                        </w:rPr>
                        <w:t>What</w:t>
                      </w:r>
                      <w:r>
                        <w:rPr>
                          <w:b/>
                        </w:rPr>
                        <w:t xml:space="preserve"> is it like to be self-employed?</w:t>
                      </w:r>
                    </w:p>
                    <w:p w14:paraId="6FCD8824" w14:textId="77777777" w:rsidR="00497EA1" w:rsidRDefault="00497EA1" w:rsidP="00851CB4">
                      <w:r w:rsidRPr="00951FE4">
                        <w:t>I love it! It’s great</w:t>
                      </w:r>
                      <w:r>
                        <w:t xml:space="preserve"> to be your own boss. If I have a new idea, I can just do it. No need to check with anyone.</w:t>
                      </w:r>
                    </w:p>
                    <w:p w14:paraId="3AECD141" w14:textId="77777777" w:rsidR="00497EA1" w:rsidRDefault="00497EA1" w:rsidP="00851CB4"/>
                    <w:p w14:paraId="2A246DFA" w14:textId="77777777" w:rsidR="00497EA1" w:rsidRDefault="00497EA1" w:rsidP="00851CB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Did you have any help to start your business?</w:t>
                      </w:r>
                    </w:p>
                    <w:p w14:paraId="529BCE9C" w14:textId="77777777" w:rsidR="00497EA1" w:rsidRDefault="00497EA1" w:rsidP="00851CB4">
                      <w:r>
                        <w:t>Yes. When I got out of prison, a charity called ‘Get Started’ really helped me. They gave me a mentor who I met every week. He gave me lots of advice and helped me get a loan.</w:t>
                      </w:r>
                    </w:p>
                    <w:p w14:paraId="3E5218C1" w14:textId="77777777" w:rsidR="00497EA1" w:rsidRDefault="00497EA1" w:rsidP="00851CB4"/>
                    <w:p w14:paraId="6E8C7509" w14:textId="77777777" w:rsidR="00497EA1" w:rsidRDefault="00497EA1" w:rsidP="00851CB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What would you say to other prisoners who want to start their own business when they get out?</w:t>
                      </w:r>
                    </w:p>
                    <w:p w14:paraId="1D72BAB4" w14:textId="77777777" w:rsidR="00497EA1" w:rsidRDefault="00497EA1" w:rsidP="00851CB4">
                      <w:r>
                        <w:t xml:space="preserve">Get as much information and advice as you can now. Find out who can help you and get on a business course. </w:t>
                      </w:r>
                    </w:p>
                    <w:p w14:paraId="55715C89" w14:textId="77777777" w:rsidR="00497EA1" w:rsidRDefault="00497EA1" w:rsidP="00851CB4"/>
                    <w:p w14:paraId="78F7E91B" w14:textId="77777777" w:rsidR="00497EA1" w:rsidRDefault="00497EA1" w:rsidP="00851CB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What advice would you give?</w:t>
                      </w:r>
                    </w:p>
                    <w:p w14:paraId="59B69BE1" w14:textId="77777777" w:rsidR="00497EA1" w:rsidRPr="00AF4E25" w:rsidRDefault="00497EA1" w:rsidP="00851CB4">
                      <w:r>
                        <w:t xml:space="preserve">You </w:t>
                      </w:r>
                      <w:r>
                        <w:t>have to work hard and keep going. You won’t make lots of money at the start!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5AB7942" w14:textId="77777777" w:rsidR="00851CB4" w:rsidRDefault="00851CB4" w:rsidP="00851CB4"/>
    <w:p w14:paraId="4E57BD01" w14:textId="77777777" w:rsidR="00851CB4" w:rsidRDefault="00851CB4" w:rsidP="00851CB4"/>
    <w:p w14:paraId="16FABC16" w14:textId="77777777" w:rsidR="00851CB4" w:rsidRDefault="00851CB4" w:rsidP="00851CB4"/>
    <w:p w14:paraId="2C0E60F9" w14:textId="77777777" w:rsidR="00851CB4" w:rsidRPr="00AF4E25" w:rsidRDefault="00851CB4" w:rsidP="00851CB4">
      <w:pPr>
        <w:pStyle w:val="Body"/>
        <w:spacing w:after="0" w:line="240" w:lineRule="auto"/>
        <w:rPr>
          <w:rFonts w:ascii="Arial" w:hAnsi="Arial" w:cs="Arial"/>
          <w:b/>
        </w:rPr>
      </w:pPr>
      <w:r w:rsidRPr="00AF4E25">
        <w:rPr>
          <w:rFonts w:ascii="Arial" w:hAnsi="Arial" w:cs="Arial"/>
          <w:b/>
        </w:rPr>
        <w:t>Activities</w:t>
      </w:r>
    </w:p>
    <w:p w14:paraId="3EAB0726" w14:textId="77777777" w:rsidR="00851CB4" w:rsidRPr="00AF4E25" w:rsidRDefault="00851CB4" w:rsidP="00851CB4">
      <w:pPr>
        <w:pStyle w:val="Body"/>
        <w:spacing w:after="0" w:line="240" w:lineRule="auto"/>
        <w:rPr>
          <w:rFonts w:ascii="Arial" w:hAnsi="Arial" w:cs="Arial"/>
        </w:rPr>
      </w:pPr>
    </w:p>
    <w:p w14:paraId="423E1CB7" w14:textId="77777777" w:rsidR="00851CB4" w:rsidRPr="00AF4E25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AF4E25">
        <w:rPr>
          <w:rFonts w:ascii="Arial" w:hAnsi="Arial" w:cs="Arial"/>
        </w:rPr>
        <w:t>5a</w:t>
      </w:r>
      <w:r w:rsidRPr="00AF4E25">
        <w:rPr>
          <w:rFonts w:ascii="Arial" w:hAnsi="Arial" w:cs="Arial"/>
        </w:rPr>
        <w:tab/>
        <w:t xml:space="preserve">Underline all the words you do not </w:t>
      </w:r>
      <w:r>
        <w:rPr>
          <w:rFonts w:ascii="Arial" w:hAnsi="Arial" w:cs="Arial"/>
        </w:rPr>
        <w:t>know</w:t>
      </w:r>
      <w:r w:rsidRPr="00AF4E25">
        <w:rPr>
          <w:rFonts w:ascii="Arial" w:hAnsi="Arial" w:cs="Arial"/>
        </w:rPr>
        <w:t xml:space="preserve">.  Look them up in a dictionary. </w:t>
      </w:r>
      <w:r>
        <w:rPr>
          <w:rFonts w:ascii="Arial" w:hAnsi="Arial" w:cs="Arial"/>
        </w:rPr>
        <w:t>Write down</w:t>
      </w:r>
      <w:r w:rsidRPr="00AF4E25">
        <w:rPr>
          <w:rFonts w:ascii="Arial" w:hAnsi="Arial" w:cs="Arial"/>
        </w:rPr>
        <w:t xml:space="preserve"> the words and their meaning.</w:t>
      </w:r>
    </w:p>
    <w:p w14:paraId="63E05F23" w14:textId="77777777" w:rsidR="00851CB4" w:rsidRPr="00AF4E25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31AEA692" w14:textId="77777777" w:rsidR="00851CB4" w:rsidRPr="00AF4E25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AF4E25">
        <w:rPr>
          <w:rFonts w:ascii="Arial" w:hAnsi="Arial" w:cs="Arial"/>
        </w:rPr>
        <w:t>5b</w:t>
      </w:r>
      <w:r w:rsidRPr="00AF4E25">
        <w:rPr>
          <w:rFonts w:ascii="Arial" w:hAnsi="Arial" w:cs="Arial"/>
        </w:rPr>
        <w:tab/>
      </w:r>
      <w:r>
        <w:rPr>
          <w:rFonts w:ascii="Arial" w:hAnsi="Arial" w:cs="Arial"/>
        </w:rPr>
        <w:t>Make</w:t>
      </w:r>
      <w:r w:rsidRPr="00AF4E25">
        <w:rPr>
          <w:rFonts w:ascii="Arial" w:hAnsi="Arial" w:cs="Arial"/>
        </w:rPr>
        <w:t xml:space="preserve"> a poster </w:t>
      </w:r>
      <w:r>
        <w:rPr>
          <w:rFonts w:ascii="Arial" w:hAnsi="Arial" w:cs="Arial"/>
        </w:rPr>
        <w:t>about</w:t>
      </w:r>
      <w:r w:rsidRPr="00AF4E25">
        <w:rPr>
          <w:rFonts w:ascii="Arial" w:hAnsi="Arial" w:cs="Arial"/>
        </w:rPr>
        <w:t xml:space="preserve"> being self-employed. </w:t>
      </w:r>
      <w:r>
        <w:rPr>
          <w:rFonts w:ascii="Arial" w:hAnsi="Arial" w:cs="Arial"/>
        </w:rPr>
        <w:t xml:space="preserve">Use </w:t>
      </w:r>
      <w:r w:rsidRPr="00AF4E25">
        <w:rPr>
          <w:rFonts w:ascii="Arial" w:hAnsi="Arial" w:cs="Arial"/>
        </w:rPr>
        <w:t>the text to help you.</w:t>
      </w:r>
    </w:p>
    <w:p w14:paraId="1438F540" w14:textId="091DDFD8" w:rsidR="00313E7B" w:rsidRDefault="00313E7B">
      <w:r>
        <w:br w:type="page"/>
      </w:r>
    </w:p>
    <w:p w14:paraId="5A21232E" w14:textId="77777777" w:rsidR="00851CB4" w:rsidRDefault="00851CB4" w:rsidP="00851CB4"/>
    <w:p w14:paraId="7AF9432D" w14:textId="6E5EF2AC" w:rsidR="00851CB4" w:rsidRPr="00313E7B" w:rsidRDefault="00313E7B" w:rsidP="00851CB4">
      <w:pPr>
        <w:rPr>
          <w:rFonts w:ascii="Arial" w:hAnsi="Arial" w:cs="Arial"/>
          <w:b/>
        </w:rPr>
      </w:pPr>
      <w:r w:rsidRPr="00313E7B">
        <w:rPr>
          <w:rFonts w:ascii="Arial" w:hAnsi="Arial" w:cs="Arial"/>
          <w:b/>
        </w:rPr>
        <w:t>Text 6</w:t>
      </w:r>
    </w:p>
    <w:p w14:paraId="47931ADF" w14:textId="48C664FE" w:rsidR="00851CB4" w:rsidRDefault="001C0738" w:rsidP="00851CB4">
      <w:r w:rsidRPr="00AF4E25">
        <w:rPr>
          <w:rFonts w:ascii="ArialMT" w:hAnsi="ArialMT" w:cs="ArialMT"/>
          <w:b/>
          <w:noProof/>
          <w:color w:val="808080" w:themeColor="background1" w:themeShade="80"/>
          <w:sz w:val="32"/>
          <w:szCs w:val="32"/>
        </w:rPr>
        <mc:AlternateContent>
          <mc:Choice Requires="wps">
            <w:drawing>
              <wp:anchor distT="45720" distB="45720" distL="114300" distR="114300" simplePos="0" relativeHeight="251879424" behindDoc="0" locked="0" layoutInCell="1" allowOverlap="1" wp14:anchorId="2E8E2324" wp14:editId="24AFC29B">
                <wp:simplePos x="0" y="0"/>
                <wp:positionH relativeFrom="margin">
                  <wp:posOffset>87630</wp:posOffset>
                </wp:positionH>
                <wp:positionV relativeFrom="paragraph">
                  <wp:posOffset>122702</wp:posOffset>
                </wp:positionV>
                <wp:extent cx="5600700" cy="7517423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0700" cy="751742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B242AD" w14:textId="77777777" w:rsidR="00497EA1" w:rsidRPr="001C0738" w:rsidRDefault="00497EA1" w:rsidP="001C0738">
                            <w:pPr>
                              <w:jc w:val="center"/>
                              <w:rPr>
                                <w:sz w:val="48"/>
                                <w:szCs w:val="48"/>
                              </w:rPr>
                            </w:pPr>
                            <w:r w:rsidRPr="001C0738">
                              <w:rPr>
                                <w:b/>
                                <w:sz w:val="48"/>
                                <w:szCs w:val="48"/>
                              </w:rPr>
                              <w:t>VOLUNTEERS NEEDED</w:t>
                            </w:r>
                          </w:p>
                          <w:p w14:paraId="62B4BDB0" w14:textId="77777777" w:rsidR="00497EA1" w:rsidRPr="001C0738" w:rsidRDefault="00497EA1" w:rsidP="001C0738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1C0738">
                              <w:rPr>
                                <w:b/>
                                <w:sz w:val="36"/>
                                <w:szCs w:val="36"/>
                              </w:rPr>
                              <w:t>Volunteer office assistant</w:t>
                            </w:r>
                          </w:p>
                          <w:p w14:paraId="4ADDF6C8" w14:textId="77777777" w:rsidR="00497EA1" w:rsidRPr="00AF4E25" w:rsidRDefault="00497EA1" w:rsidP="001C0738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33"/>
                              </w:numPr>
                              <w:autoSpaceDE w:val="0"/>
                              <w:autoSpaceDN w:val="0"/>
                              <w:adjustRightInd w:val="0"/>
                              <w:spacing w:after="240" w:line="560" w:lineRule="atLeast"/>
                              <w:rPr>
                                <w:rFonts w:ascii="Arial" w:eastAsia="MS Mincho" w:hAnsi="Arial" w:cs="Arial"/>
                                <w:lang w:val="en-US"/>
                              </w:rPr>
                            </w:pPr>
                            <w:r w:rsidRPr="00AF4E25">
                              <w:rPr>
                                <w:rFonts w:ascii="Arial" w:hAnsi="Arial" w:cs="Arial"/>
                                <w:lang w:val="en-US"/>
                              </w:rPr>
                              <w:t>Are you organised?</w:t>
                            </w:r>
                          </w:p>
                          <w:p w14:paraId="40513B6F" w14:textId="77777777" w:rsidR="00497EA1" w:rsidRPr="00AF4E25" w:rsidRDefault="00497EA1" w:rsidP="001C0738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33"/>
                              </w:numPr>
                              <w:autoSpaceDE w:val="0"/>
                              <w:autoSpaceDN w:val="0"/>
                              <w:adjustRightInd w:val="0"/>
                              <w:spacing w:after="240" w:line="560" w:lineRule="atLeast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AF4E25">
                              <w:rPr>
                                <w:rFonts w:ascii="Arial" w:hAnsi="Arial" w:cs="Arial"/>
                                <w:lang w:val="en-US"/>
                              </w:rPr>
                              <w:t>Are you good at working with others?</w:t>
                            </w:r>
                          </w:p>
                          <w:p w14:paraId="0761F6EE" w14:textId="77777777" w:rsidR="00497EA1" w:rsidRPr="00AF4E25" w:rsidRDefault="00497EA1" w:rsidP="001C0738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33"/>
                              </w:numPr>
                              <w:autoSpaceDE w:val="0"/>
                              <w:autoSpaceDN w:val="0"/>
                              <w:adjustRightInd w:val="0"/>
                              <w:spacing w:after="240" w:line="640" w:lineRule="atLeast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AF4E25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Can you use a computer? </w:t>
                            </w:r>
                          </w:p>
                          <w:p w14:paraId="544AC7A0" w14:textId="77777777" w:rsidR="00497EA1" w:rsidRPr="00AF4E25" w:rsidRDefault="00497EA1" w:rsidP="001C0738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33"/>
                              </w:numPr>
                              <w:autoSpaceDE w:val="0"/>
                              <w:autoSpaceDN w:val="0"/>
                              <w:adjustRightInd w:val="0"/>
                              <w:spacing w:after="240" w:line="560" w:lineRule="atLeast"/>
                              <w:rPr>
                                <w:rFonts w:ascii="Arial" w:eastAsia="MS Mincho" w:hAnsi="Arial" w:cs="Arial"/>
                                <w:lang w:val="en-US"/>
                              </w:rPr>
                            </w:pPr>
                            <w:r w:rsidRPr="00AF4E25">
                              <w:rPr>
                                <w:rFonts w:ascii="Arial" w:hAnsi="Arial" w:cs="Arial"/>
                                <w:lang w:val="en-US"/>
                              </w:rPr>
                              <w:t>Do you want to learn new skills?</w:t>
                            </w:r>
                          </w:p>
                          <w:p w14:paraId="53D923AF" w14:textId="77777777" w:rsidR="00497EA1" w:rsidRPr="00AF4E25" w:rsidRDefault="00497EA1" w:rsidP="001C0738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33"/>
                              </w:numPr>
                              <w:autoSpaceDE w:val="0"/>
                              <w:autoSpaceDN w:val="0"/>
                              <w:adjustRightInd w:val="0"/>
                              <w:spacing w:after="240" w:line="560" w:lineRule="atLeast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AF4E25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Can you work for 15 hours a week? </w:t>
                            </w:r>
                          </w:p>
                          <w:p w14:paraId="4C3AD341" w14:textId="77777777" w:rsidR="00497EA1" w:rsidRPr="00AF4E25" w:rsidRDefault="00497EA1" w:rsidP="001C0738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33"/>
                              </w:numPr>
                              <w:autoSpaceDE w:val="0"/>
                              <w:autoSpaceDN w:val="0"/>
                              <w:adjustRightInd w:val="0"/>
                              <w:spacing w:after="240" w:line="640" w:lineRule="atLeast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AF4E25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Maybe this is the volunteer job for you! </w:t>
                            </w:r>
                          </w:p>
                          <w:p w14:paraId="07C746EC" w14:textId="77777777" w:rsidR="00497EA1" w:rsidRPr="00AF4E25" w:rsidRDefault="00497EA1" w:rsidP="001C07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A64301">
                              <w:rPr>
                                <w:rFonts w:ascii="Arial" w:hAnsi="Arial" w:cs="Arial"/>
                                <w:b/>
                                <w:lang w:val="en-US"/>
                              </w:rPr>
                              <w:t>Reset</w:t>
                            </w:r>
                            <w:r w:rsidRPr="00A64301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: </w:t>
                            </w:r>
                            <w:r w:rsidRPr="00AF4E25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helps people to find </w:t>
                            </w:r>
                            <w:r>
                              <w:rPr>
                                <w:rFonts w:ascii="Arial" w:hAnsi="Arial" w:cs="Arial"/>
                                <w:lang w:val="en-US"/>
                              </w:rPr>
                              <w:t>somewhere to live when they come out of</w:t>
                            </w:r>
                            <w:r w:rsidRPr="00AF4E25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 prison. </w:t>
                            </w:r>
                          </w:p>
                          <w:p w14:paraId="02F88B34" w14:textId="77777777" w:rsidR="00497EA1" w:rsidRPr="00AF4E25" w:rsidRDefault="00497EA1" w:rsidP="001C07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</w:p>
                          <w:p w14:paraId="1400F79A" w14:textId="77777777" w:rsidR="00497EA1" w:rsidRDefault="00497EA1" w:rsidP="001C07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AF4E25">
                              <w:rPr>
                                <w:rFonts w:ascii="Arial" w:hAnsi="Arial" w:cs="Arial"/>
                                <w:lang w:val="en-US"/>
                              </w:rPr>
                              <w:t>We need volunteers to help in our office in Green Lane.</w:t>
                            </w:r>
                          </w:p>
                          <w:p w14:paraId="04277AC9" w14:textId="77777777" w:rsidR="00497EA1" w:rsidRPr="00AF4E25" w:rsidRDefault="00497EA1" w:rsidP="001C07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</w:p>
                          <w:p w14:paraId="799E1F19" w14:textId="77777777" w:rsidR="00497EA1" w:rsidRDefault="00497EA1" w:rsidP="001C07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AF4E25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If you’d like more information, please contact Khalil on 02709 321765. </w:t>
                            </w:r>
                          </w:p>
                          <w:p w14:paraId="421BF71F" w14:textId="77777777" w:rsidR="00497EA1" w:rsidRDefault="00497EA1" w:rsidP="001C07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</w:p>
                          <w:p w14:paraId="45E42F9C" w14:textId="77777777" w:rsidR="00497EA1" w:rsidRPr="00526C90" w:rsidRDefault="00497EA1" w:rsidP="001C0738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2E2A8E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**********************************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**************************</w:t>
                            </w:r>
                          </w:p>
                          <w:p w14:paraId="5E035B39" w14:textId="77777777" w:rsidR="00497EA1" w:rsidRPr="001C0738" w:rsidRDefault="00497EA1" w:rsidP="001C073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1C0738"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  <w:lang w:val="en-US"/>
                              </w:rPr>
                              <w:t>Volunteers needed for homeless shelter</w:t>
                            </w:r>
                          </w:p>
                          <w:p w14:paraId="41CF7498" w14:textId="77777777" w:rsidR="00497EA1" w:rsidRPr="002E2A8E" w:rsidRDefault="00497EA1" w:rsidP="001C0738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4EB8D1B8" w14:textId="77777777" w:rsidR="00497EA1" w:rsidRDefault="00497EA1" w:rsidP="001C07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24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10423E">
                              <w:rPr>
                                <w:rFonts w:ascii="Arial" w:hAnsi="Arial" w:cs="Arial"/>
                                <w:lang w:val="en-US"/>
                              </w:rPr>
                              <w:t>We need</w:t>
                            </w:r>
                            <w:r>
                              <w:rPr>
                                <w:rFonts w:ascii="Arial" w:hAnsi="Arial" w:cs="Arial"/>
                                <w:lang w:val="en-US"/>
                              </w:rPr>
                              <w:t>:</w:t>
                            </w:r>
                            <w:r w:rsidRPr="0010423E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 </w:t>
                            </w:r>
                          </w:p>
                          <w:p w14:paraId="23526C44" w14:textId="77777777" w:rsidR="00497EA1" w:rsidRPr="00384765" w:rsidRDefault="00497EA1" w:rsidP="001C0738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42"/>
                              </w:numPr>
                              <w:autoSpaceDE w:val="0"/>
                              <w:autoSpaceDN w:val="0"/>
                              <w:adjustRightInd w:val="0"/>
                              <w:spacing w:after="24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384765">
                              <w:rPr>
                                <w:rFonts w:ascii="Arial" w:hAnsi="Arial" w:cs="Arial"/>
                                <w:b/>
                                <w:bCs/>
                                <w:lang w:val="en-US"/>
                              </w:rPr>
                              <w:t xml:space="preserve">kitchen staff </w:t>
                            </w:r>
                            <w:r w:rsidRPr="00384765">
                              <w:rPr>
                                <w:rFonts w:ascii="Arial" w:hAnsi="Arial" w:cs="Arial"/>
                                <w:lang w:val="en-US"/>
                              </w:rPr>
                              <w:t>to prepare and serve food</w:t>
                            </w:r>
                          </w:p>
                          <w:p w14:paraId="2C10402D" w14:textId="77777777" w:rsidR="00497EA1" w:rsidRPr="00384765" w:rsidRDefault="00497EA1" w:rsidP="001C0738">
                            <w:pPr>
                              <w:pStyle w:val="ListParagraph"/>
                              <w:widowControl w:val="0"/>
                              <w:numPr>
                                <w:ilvl w:val="0"/>
                                <w:numId w:val="42"/>
                              </w:numPr>
                              <w:autoSpaceDE w:val="0"/>
                              <w:autoSpaceDN w:val="0"/>
                              <w:adjustRightInd w:val="0"/>
                              <w:spacing w:after="24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lang w:val="en-US"/>
                              </w:rPr>
                              <w:t>c</w:t>
                            </w:r>
                            <w:r w:rsidRPr="00384765">
                              <w:rPr>
                                <w:rFonts w:ascii="Arial" w:hAnsi="Arial" w:cs="Arial"/>
                                <w:b/>
                                <w:bCs/>
                                <w:lang w:val="en-US"/>
                              </w:rPr>
                              <w:t xml:space="preserve">leaners </w:t>
                            </w:r>
                            <w:r w:rsidRPr="00384765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to clean </w:t>
                            </w:r>
                            <w:r>
                              <w:rPr>
                                <w:rFonts w:ascii="Arial" w:hAnsi="Arial" w:cs="Arial"/>
                                <w:lang w:val="en-US"/>
                              </w:rPr>
                              <w:t>rooms</w:t>
                            </w:r>
                            <w:r w:rsidRPr="00384765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 and wash </w:t>
                            </w:r>
                            <w:r>
                              <w:rPr>
                                <w:rFonts w:ascii="Arial" w:hAnsi="Arial" w:cs="Arial"/>
                                <w:lang w:val="en-US"/>
                              </w:rPr>
                              <w:t>sheets</w:t>
                            </w:r>
                            <w:r w:rsidRPr="00384765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 and towels. </w:t>
                            </w:r>
                          </w:p>
                          <w:p w14:paraId="067ABF2A" w14:textId="77777777" w:rsidR="00497EA1" w:rsidRPr="0010423E" w:rsidRDefault="00497EA1" w:rsidP="001C07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240"/>
                              <w:rPr>
                                <w:rFonts w:ascii="MS Mincho" w:eastAsia="MS Mincho" w:hAnsi="MS Mincho" w:cs="MS Mincho"/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lang w:val="en-US"/>
                              </w:rPr>
                              <w:t xml:space="preserve">Part-time - </w:t>
                            </w:r>
                            <w:r w:rsidRPr="0010423E">
                              <w:rPr>
                                <w:rFonts w:ascii="Arial" w:hAnsi="Arial" w:cs="Arial"/>
                                <w:b/>
                                <w:bCs/>
                                <w:lang w:val="en-US"/>
                              </w:rPr>
                              <w:t>10 hours a week minimum</w:t>
                            </w:r>
                          </w:p>
                          <w:p w14:paraId="2E04664E" w14:textId="77777777" w:rsidR="00497EA1" w:rsidRPr="0010423E" w:rsidRDefault="00497EA1" w:rsidP="001C07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240"/>
                              <w:rPr>
                                <w:rFonts w:ascii="MS Mincho" w:eastAsia="MS Mincho" w:hAnsi="MS Mincho" w:cs="MS Mincho"/>
                                <w:b/>
                                <w:bCs/>
                                <w:lang w:val="en-US"/>
                              </w:rPr>
                            </w:pPr>
                            <w:r w:rsidRPr="0010423E">
                              <w:rPr>
                                <w:rFonts w:ascii="Arial" w:hAnsi="Arial" w:cs="Arial"/>
                                <w:b/>
                                <w:bCs/>
                                <w:lang w:val="en-US"/>
                              </w:rPr>
                              <w:t>Full training given</w:t>
                            </w:r>
                          </w:p>
                          <w:p w14:paraId="79D59314" w14:textId="77777777" w:rsidR="00497EA1" w:rsidRPr="0010423E" w:rsidRDefault="00497EA1" w:rsidP="001C07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240"/>
                              <w:rPr>
                                <w:rFonts w:ascii="Arial" w:hAnsi="Arial" w:cs="Arial"/>
                                <w:b/>
                                <w:bCs/>
                                <w:lang w:val="en-US"/>
                              </w:rPr>
                            </w:pPr>
                            <w:r w:rsidRPr="0010423E">
                              <w:rPr>
                                <w:rFonts w:ascii="Arial" w:hAnsi="Arial" w:cs="Arial"/>
                                <w:b/>
                                <w:bCs/>
                                <w:lang w:val="en-US"/>
                              </w:rPr>
                              <w:t>Learn new skills and meet people</w:t>
                            </w:r>
                          </w:p>
                          <w:p w14:paraId="117850D1" w14:textId="77777777" w:rsidR="00497EA1" w:rsidRPr="0010423E" w:rsidRDefault="00497EA1" w:rsidP="001C07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24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10423E">
                              <w:rPr>
                                <w:rFonts w:ascii="Arial" w:hAnsi="Arial" w:cs="Arial"/>
                                <w:b/>
                                <w:bCs/>
                                <w:lang w:val="en-US"/>
                              </w:rPr>
                              <w:t xml:space="preserve">Travel expenses paid </w:t>
                            </w:r>
                          </w:p>
                          <w:p w14:paraId="4FC120CA" w14:textId="77777777" w:rsidR="00497EA1" w:rsidRPr="0010423E" w:rsidRDefault="00497EA1" w:rsidP="001C0738">
                            <w:pPr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  <w:r w:rsidRPr="0010423E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Please contact Deb via email </w:t>
                            </w:r>
                            <w:r w:rsidRPr="0010423E">
                              <w:rPr>
                                <w:rFonts w:ascii="Arial" w:hAnsi="Arial" w:cs="Arial"/>
                                <w:color w:val="0000FF"/>
                                <w:lang w:val="en-US"/>
                              </w:rPr>
                              <w:t xml:space="preserve">deb@redroofcharity.co.uk </w:t>
                            </w:r>
                            <w:r w:rsidRPr="0010423E">
                              <w:rPr>
                                <w:rFonts w:ascii="Arial" w:hAnsi="Arial" w:cs="Arial"/>
                                <w:lang w:val="en-US"/>
                              </w:rPr>
                              <w:t xml:space="preserve">or come and see us on Park Road. </w:t>
                            </w:r>
                          </w:p>
                          <w:p w14:paraId="3F13CE6F" w14:textId="77777777" w:rsidR="00497EA1" w:rsidRDefault="00497EA1" w:rsidP="001C07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</w:p>
                          <w:p w14:paraId="75E3451F" w14:textId="77777777" w:rsidR="00497EA1" w:rsidRPr="00AF4E25" w:rsidRDefault="00497EA1" w:rsidP="001C073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</w:p>
                          <w:p w14:paraId="2ADFBD6F" w14:textId="77777777" w:rsidR="00497EA1" w:rsidRDefault="00497EA1" w:rsidP="001C073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8E2324" id="_x0000_s1034" type="#_x0000_t202" style="position:absolute;margin-left:6.9pt;margin-top:9.65pt;width:441pt;height:591.9pt;z-index:2518794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" filled="f" stroked="f">
                <v:textbox>
                  <w:txbxContent>
                    <w:p w14:paraId="45B242AD" w14:textId="77777777" w:rsidR="00497EA1" w:rsidRPr="001C0738" w:rsidRDefault="00497EA1" w:rsidP="001C0738">
                      <w:pPr>
                        <w:jc w:val="center"/>
                        <w:rPr>
                          <w:sz w:val="48"/>
                          <w:szCs w:val="48"/>
                        </w:rPr>
                      </w:pPr>
                      <w:r w:rsidRPr="001C0738">
                        <w:rPr>
                          <w:b/>
                          <w:sz w:val="48"/>
                          <w:szCs w:val="48"/>
                        </w:rPr>
                        <w:t>VOLUNTEERS NEEDED</w:t>
                      </w:r>
                    </w:p>
                    <w:p w14:paraId="62B4BDB0" w14:textId="77777777" w:rsidR="00497EA1" w:rsidRPr="001C0738" w:rsidRDefault="00497EA1" w:rsidP="001C0738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1C0738">
                        <w:rPr>
                          <w:b/>
                          <w:sz w:val="36"/>
                          <w:szCs w:val="36"/>
                        </w:rPr>
                        <w:t>Volunteer office assistant</w:t>
                      </w:r>
                    </w:p>
                    <w:p w14:paraId="4ADDF6C8" w14:textId="77777777" w:rsidR="00497EA1" w:rsidRPr="00AF4E25" w:rsidRDefault="00497EA1" w:rsidP="001C0738">
                      <w:pPr>
                        <w:pStyle w:val="ListParagraph"/>
                        <w:widowControl w:val="0"/>
                        <w:numPr>
                          <w:ilvl w:val="0"/>
                          <w:numId w:val="33"/>
                        </w:numPr>
                        <w:autoSpaceDE w:val="0"/>
                        <w:autoSpaceDN w:val="0"/>
                        <w:adjustRightInd w:val="0"/>
                        <w:spacing w:after="240" w:line="560" w:lineRule="atLeast"/>
                        <w:rPr>
                          <w:rFonts w:ascii="Arial" w:eastAsia="MS Mincho" w:hAnsi="Arial" w:cs="Arial"/>
                          <w:lang w:val="en-US"/>
                        </w:rPr>
                      </w:pPr>
                      <w:r w:rsidRPr="00AF4E25">
                        <w:rPr>
                          <w:rFonts w:ascii="Arial" w:hAnsi="Arial" w:cs="Arial"/>
                          <w:lang w:val="en-US"/>
                        </w:rPr>
                        <w:t>Are you organised?</w:t>
                      </w:r>
                    </w:p>
                    <w:p w14:paraId="40513B6F" w14:textId="77777777" w:rsidR="00497EA1" w:rsidRPr="00AF4E25" w:rsidRDefault="00497EA1" w:rsidP="001C0738">
                      <w:pPr>
                        <w:pStyle w:val="ListParagraph"/>
                        <w:widowControl w:val="0"/>
                        <w:numPr>
                          <w:ilvl w:val="0"/>
                          <w:numId w:val="33"/>
                        </w:numPr>
                        <w:autoSpaceDE w:val="0"/>
                        <w:autoSpaceDN w:val="0"/>
                        <w:adjustRightInd w:val="0"/>
                        <w:spacing w:after="240" w:line="560" w:lineRule="atLeast"/>
                        <w:rPr>
                          <w:rFonts w:ascii="Arial" w:hAnsi="Arial" w:cs="Arial"/>
                          <w:lang w:val="en-US"/>
                        </w:rPr>
                      </w:pPr>
                      <w:r w:rsidRPr="00AF4E25">
                        <w:rPr>
                          <w:rFonts w:ascii="Arial" w:hAnsi="Arial" w:cs="Arial"/>
                          <w:lang w:val="en-US"/>
                        </w:rPr>
                        <w:t>Are you good at working with others?</w:t>
                      </w:r>
                    </w:p>
                    <w:p w14:paraId="0761F6EE" w14:textId="77777777" w:rsidR="00497EA1" w:rsidRPr="00AF4E25" w:rsidRDefault="00497EA1" w:rsidP="001C0738">
                      <w:pPr>
                        <w:pStyle w:val="ListParagraph"/>
                        <w:widowControl w:val="0"/>
                        <w:numPr>
                          <w:ilvl w:val="0"/>
                          <w:numId w:val="33"/>
                        </w:numPr>
                        <w:autoSpaceDE w:val="0"/>
                        <w:autoSpaceDN w:val="0"/>
                        <w:adjustRightInd w:val="0"/>
                        <w:spacing w:after="240" w:line="640" w:lineRule="atLeast"/>
                        <w:rPr>
                          <w:rFonts w:ascii="Arial" w:hAnsi="Arial" w:cs="Arial"/>
                          <w:lang w:val="en-US"/>
                        </w:rPr>
                      </w:pPr>
                      <w:r w:rsidRPr="00AF4E25">
                        <w:rPr>
                          <w:rFonts w:ascii="Arial" w:hAnsi="Arial" w:cs="Arial"/>
                          <w:lang w:val="en-US"/>
                        </w:rPr>
                        <w:t xml:space="preserve">Can you use a computer? </w:t>
                      </w:r>
                    </w:p>
                    <w:p w14:paraId="544AC7A0" w14:textId="77777777" w:rsidR="00497EA1" w:rsidRPr="00AF4E25" w:rsidRDefault="00497EA1" w:rsidP="001C0738">
                      <w:pPr>
                        <w:pStyle w:val="ListParagraph"/>
                        <w:widowControl w:val="0"/>
                        <w:numPr>
                          <w:ilvl w:val="0"/>
                          <w:numId w:val="33"/>
                        </w:numPr>
                        <w:autoSpaceDE w:val="0"/>
                        <w:autoSpaceDN w:val="0"/>
                        <w:adjustRightInd w:val="0"/>
                        <w:spacing w:after="240" w:line="560" w:lineRule="atLeast"/>
                        <w:rPr>
                          <w:rFonts w:ascii="Arial" w:eastAsia="MS Mincho" w:hAnsi="Arial" w:cs="Arial"/>
                          <w:lang w:val="en-US"/>
                        </w:rPr>
                      </w:pPr>
                      <w:r w:rsidRPr="00AF4E25">
                        <w:rPr>
                          <w:rFonts w:ascii="Arial" w:hAnsi="Arial" w:cs="Arial"/>
                          <w:lang w:val="en-US"/>
                        </w:rPr>
                        <w:t>Do you want to learn new skills?</w:t>
                      </w:r>
                    </w:p>
                    <w:p w14:paraId="53D923AF" w14:textId="77777777" w:rsidR="00497EA1" w:rsidRPr="00AF4E25" w:rsidRDefault="00497EA1" w:rsidP="001C0738">
                      <w:pPr>
                        <w:pStyle w:val="ListParagraph"/>
                        <w:widowControl w:val="0"/>
                        <w:numPr>
                          <w:ilvl w:val="0"/>
                          <w:numId w:val="33"/>
                        </w:numPr>
                        <w:autoSpaceDE w:val="0"/>
                        <w:autoSpaceDN w:val="0"/>
                        <w:adjustRightInd w:val="0"/>
                        <w:spacing w:after="240" w:line="560" w:lineRule="atLeast"/>
                        <w:rPr>
                          <w:rFonts w:ascii="Arial" w:hAnsi="Arial" w:cs="Arial"/>
                          <w:lang w:val="en-US"/>
                        </w:rPr>
                      </w:pPr>
                      <w:r w:rsidRPr="00AF4E25">
                        <w:rPr>
                          <w:rFonts w:ascii="Arial" w:hAnsi="Arial" w:cs="Arial"/>
                          <w:lang w:val="en-US"/>
                        </w:rPr>
                        <w:t xml:space="preserve">Can you work for 15 hours a week? </w:t>
                      </w:r>
                    </w:p>
                    <w:p w14:paraId="4C3AD341" w14:textId="77777777" w:rsidR="00497EA1" w:rsidRPr="00AF4E25" w:rsidRDefault="00497EA1" w:rsidP="001C0738">
                      <w:pPr>
                        <w:pStyle w:val="ListParagraph"/>
                        <w:widowControl w:val="0"/>
                        <w:numPr>
                          <w:ilvl w:val="0"/>
                          <w:numId w:val="33"/>
                        </w:numPr>
                        <w:autoSpaceDE w:val="0"/>
                        <w:autoSpaceDN w:val="0"/>
                        <w:adjustRightInd w:val="0"/>
                        <w:spacing w:after="240" w:line="640" w:lineRule="atLeast"/>
                        <w:rPr>
                          <w:rFonts w:ascii="Arial" w:hAnsi="Arial" w:cs="Arial"/>
                          <w:lang w:val="en-US"/>
                        </w:rPr>
                      </w:pPr>
                      <w:r w:rsidRPr="00AF4E25">
                        <w:rPr>
                          <w:rFonts w:ascii="Arial" w:hAnsi="Arial" w:cs="Arial"/>
                          <w:lang w:val="en-US"/>
                        </w:rPr>
                        <w:t xml:space="preserve">Maybe this is the volunteer job for you! </w:t>
                      </w:r>
                    </w:p>
                    <w:p w14:paraId="07C746EC" w14:textId="77777777" w:rsidR="00497EA1" w:rsidRPr="00AF4E25" w:rsidRDefault="00497EA1" w:rsidP="001C07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lang w:val="en-US"/>
                        </w:rPr>
                      </w:pPr>
                      <w:r w:rsidRPr="00A64301">
                        <w:rPr>
                          <w:rFonts w:ascii="Arial" w:hAnsi="Arial" w:cs="Arial"/>
                          <w:b/>
                          <w:lang w:val="en-US"/>
                        </w:rPr>
                        <w:t>Reset</w:t>
                      </w:r>
                      <w:r w:rsidRPr="00A64301">
                        <w:rPr>
                          <w:rFonts w:ascii="Arial" w:hAnsi="Arial" w:cs="Arial"/>
                          <w:lang w:val="en-US"/>
                        </w:rPr>
                        <w:t xml:space="preserve">: </w:t>
                      </w:r>
                      <w:r w:rsidRPr="00AF4E25">
                        <w:rPr>
                          <w:rFonts w:ascii="Arial" w:hAnsi="Arial" w:cs="Arial"/>
                          <w:lang w:val="en-US"/>
                        </w:rPr>
                        <w:t xml:space="preserve">helps people to find </w:t>
                      </w:r>
                      <w:r>
                        <w:rPr>
                          <w:rFonts w:ascii="Arial" w:hAnsi="Arial" w:cs="Arial"/>
                          <w:lang w:val="en-US"/>
                        </w:rPr>
                        <w:t>somewhere to live when they come out of</w:t>
                      </w:r>
                      <w:r w:rsidRPr="00AF4E25">
                        <w:rPr>
                          <w:rFonts w:ascii="Arial" w:hAnsi="Arial" w:cs="Arial"/>
                          <w:lang w:val="en-US"/>
                        </w:rPr>
                        <w:t xml:space="preserve"> prison. </w:t>
                      </w:r>
                    </w:p>
                    <w:p w14:paraId="02F88B34" w14:textId="77777777" w:rsidR="00497EA1" w:rsidRPr="00AF4E25" w:rsidRDefault="00497EA1" w:rsidP="001C07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lang w:val="en-US"/>
                        </w:rPr>
                      </w:pPr>
                    </w:p>
                    <w:p w14:paraId="1400F79A" w14:textId="77777777" w:rsidR="00497EA1" w:rsidRDefault="00497EA1" w:rsidP="001C07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lang w:val="en-US"/>
                        </w:rPr>
                      </w:pPr>
                      <w:r w:rsidRPr="00AF4E25">
                        <w:rPr>
                          <w:rFonts w:ascii="Arial" w:hAnsi="Arial" w:cs="Arial"/>
                          <w:lang w:val="en-US"/>
                        </w:rPr>
                        <w:t>We need volunteers to help in our office in Green Lane.</w:t>
                      </w:r>
                    </w:p>
                    <w:p w14:paraId="04277AC9" w14:textId="77777777" w:rsidR="00497EA1" w:rsidRPr="00AF4E25" w:rsidRDefault="00497EA1" w:rsidP="001C07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lang w:val="en-US"/>
                        </w:rPr>
                      </w:pPr>
                    </w:p>
                    <w:p w14:paraId="799E1F19" w14:textId="77777777" w:rsidR="00497EA1" w:rsidRDefault="00497EA1" w:rsidP="001C07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lang w:val="en-US"/>
                        </w:rPr>
                      </w:pPr>
                      <w:r w:rsidRPr="00AF4E25">
                        <w:rPr>
                          <w:rFonts w:ascii="Arial" w:hAnsi="Arial" w:cs="Arial"/>
                          <w:lang w:val="en-US"/>
                        </w:rPr>
                        <w:t xml:space="preserve">If you’d like more information, please contact Khalil on 02709 321765. </w:t>
                      </w:r>
                    </w:p>
                    <w:p w14:paraId="421BF71F" w14:textId="77777777" w:rsidR="00497EA1" w:rsidRDefault="00497EA1" w:rsidP="001C07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lang w:val="en-US"/>
                        </w:rPr>
                      </w:pPr>
                    </w:p>
                    <w:p w14:paraId="45E42F9C" w14:textId="77777777" w:rsidR="00497EA1" w:rsidRPr="00526C90" w:rsidRDefault="00497EA1" w:rsidP="001C0738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2E2A8E">
                        <w:rPr>
                          <w:rFonts w:ascii="Arial" w:hAnsi="Arial" w:cs="Arial"/>
                          <w:sz w:val="36"/>
                          <w:szCs w:val="36"/>
                        </w:rPr>
                        <w:t>**********************************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**************************</w:t>
                      </w:r>
                    </w:p>
                    <w:p w14:paraId="5E035B39" w14:textId="77777777" w:rsidR="00497EA1" w:rsidRPr="001C0738" w:rsidRDefault="00497EA1" w:rsidP="001C0738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n-US"/>
                        </w:rPr>
                      </w:pPr>
                      <w:r w:rsidRPr="001C0738"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  <w:lang w:val="en-US"/>
                        </w:rPr>
                        <w:t>Volunteers needed for homeless shelter</w:t>
                      </w:r>
                    </w:p>
                    <w:p w14:paraId="41CF7498" w14:textId="77777777" w:rsidR="00497EA1" w:rsidRPr="002E2A8E" w:rsidRDefault="00497EA1" w:rsidP="001C0738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4EB8D1B8" w14:textId="77777777" w:rsidR="00497EA1" w:rsidRDefault="00497EA1" w:rsidP="001C073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240"/>
                        <w:rPr>
                          <w:rFonts w:ascii="Arial" w:hAnsi="Arial" w:cs="Arial"/>
                          <w:lang w:val="en-US"/>
                        </w:rPr>
                      </w:pPr>
                      <w:r w:rsidRPr="0010423E">
                        <w:rPr>
                          <w:rFonts w:ascii="Arial" w:hAnsi="Arial" w:cs="Arial"/>
                          <w:lang w:val="en-US"/>
                        </w:rPr>
                        <w:t>We need</w:t>
                      </w:r>
                      <w:r>
                        <w:rPr>
                          <w:rFonts w:ascii="Arial" w:hAnsi="Arial" w:cs="Arial"/>
                          <w:lang w:val="en-US"/>
                        </w:rPr>
                        <w:t>:</w:t>
                      </w:r>
                      <w:r w:rsidRPr="0010423E">
                        <w:rPr>
                          <w:rFonts w:ascii="Arial" w:hAnsi="Arial" w:cs="Arial"/>
                          <w:lang w:val="en-US"/>
                        </w:rPr>
                        <w:t xml:space="preserve"> </w:t>
                      </w:r>
                    </w:p>
                    <w:p w14:paraId="23526C44" w14:textId="77777777" w:rsidR="00497EA1" w:rsidRPr="00384765" w:rsidRDefault="00497EA1" w:rsidP="001C0738">
                      <w:pPr>
                        <w:pStyle w:val="ListParagraph"/>
                        <w:widowControl w:val="0"/>
                        <w:numPr>
                          <w:ilvl w:val="0"/>
                          <w:numId w:val="42"/>
                        </w:numPr>
                        <w:autoSpaceDE w:val="0"/>
                        <w:autoSpaceDN w:val="0"/>
                        <w:adjustRightInd w:val="0"/>
                        <w:spacing w:after="240"/>
                        <w:rPr>
                          <w:rFonts w:ascii="Arial" w:hAnsi="Arial" w:cs="Arial"/>
                          <w:lang w:val="en-US"/>
                        </w:rPr>
                      </w:pPr>
                      <w:r w:rsidRPr="00384765">
                        <w:rPr>
                          <w:rFonts w:ascii="Arial" w:hAnsi="Arial" w:cs="Arial"/>
                          <w:b/>
                          <w:bCs/>
                          <w:lang w:val="en-US"/>
                        </w:rPr>
                        <w:t xml:space="preserve">kitchen staff </w:t>
                      </w:r>
                      <w:r w:rsidRPr="00384765">
                        <w:rPr>
                          <w:rFonts w:ascii="Arial" w:hAnsi="Arial" w:cs="Arial"/>
                          <w:lang w:val="en-US"/>
                        </w:rPr>
                        <w:t>to prepare and serve food</w:t>
                      </w:r>
                    </w:p>
                    <w:p w14:paraId="2C10402D" w14:textId="77777777" w:rsidR="00497EA1" w:rsidRPr="00384765" w:rsidRDefault="00497EA1" w:rsidP="001C0738">
                      <w:pPr>
                        <w:pStyle w:val="ListParagraph"/>
                        <w:widowControl w:val="0"/>
                        <w:numPr>
                          <w:ilvl w:val="0"/>
                          <w:numId w:val="42"/>
                        </w:numPr>
                        <w:autoSpaceDE w:val="0"/>
                        <w:autoSpaceDN w:val="0"/>
                        <w:adjustRightInd w:val="0"/>
                        <w:spacing w:after="240"/>
                        <w:rPr>
                          <w:rFonts w:ascii="Arial" w:hAnsi="Arial" w:cs="Arial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lang w:val="en-US"/>
                        </w:rPr>
                        <w:t>c</w:t>
                      </w:r>
                      <w:r w:rsidRPr="00384765">
                        <w:rPr>
                          <w:rFonts w:ascii="Arial" w:hAnsi="Arial" w:cs="Arial"/>
                          <w:b/>
                          <w:bCs/>
                          <w:lang w:val="en-US"/>
                        </w:rPr>
                        <w:t xml:space="preserve">leaners </w:t>
                      </w:r>
                      <w:r w:rsidRPr="00384765">
                        <w:rPr>
                          <w:rFonts w:ascii="Arial" w:hAnsi="Arial" w:cs="Arial"/>
                          <w:lang w:val="en-US"/>
                        </w:rPr>
                        <w:t xml:space="preserve">to clean </w:t>
                      </w:r>
                      <w:r>
                        <w:rPr>
                          <w:rFonts w:ascii="Arial" w:hAnsi="Arial" w:cs="Arial"/>
                          <w:lang w:val="en-US"/>
                        </w:rPr>
                        <w:t>rooms</w:t>
                      </w:r>
                      <w:r w:rsidRPr="00384765">
                        <w:rPr>
                          <w:rFonts w:ascii="Arial" w:hAnsi="Arial" w:cs="Arial"/>
                          <w:lang w:val="en-US"/>
                        </w:rPr>
                        <w:t xml:space="preserve"> and wash </w:t>
                      </w:r>
                      <w:r>
                        <w:rPr>
                          <w:rFonts w:ascii="Arial" w:hAnsi="Arial" w:cs="Arial"/>
                          <w:lang w:val="en-US"/>
                        </w:rPr>
                        <w:t>sheets</w:t>
                      </w:r>
                      <w:r w:rsidRPr="00384765">
                        <w:rPr>
                          <w:rFonts w:ascii="Arial" w:hAnsi="Arial" w:cs="Arial"/>
                          <w:lang w:val="en-US"/>
                        </w:rPr>
                        <w:t xml:space="preserve"> and towels. </w:t>
                      </w:r>
                    </w:p>
                    <w:p w14:paraId="067ABF2A" w14:textId="77777777" w:rsidR="00497EA1" w:rsidRPr="0010423E" w:rsidRDefault="00497EA1" w:rsidP="001C073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240"/>
                        <w:rPr>
                          <w:rFonts w:ascii="MS Mincho" w:eastAsia="MS Mincho" w:hAnsi="MS Mincho" w:cs="MS Mincho"/>
                          <w:b/>
                          <w:bCs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lang w:val="en-US"/>
                        </w:rPr>
                        <w:t xml:space="preserve">Part-time - </w:t>
                      </w:r>
                      <w:r w:rsidRPr="0010423E">
                        <w:rPr>
                          <w:rFonts w:ascii="Arial" w:hAnsi="Arial" w:cs="Arial"/>
                          <w:b/>
                          <w:bCs/>
                          <w:lang w:val="en-US"/>
                        </w:rPr>
                        <w:t>10 hours a week minimum</w:t>
                      </w:r>
                    </w:p>
                    <w:p w14:paraId="2E04664E" w14:textId="77777777" w:rsidR="00497EA1" w:rsidRPr="0010423E" w:rsidRDefault="00497EA1" w:rsidP="001C073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240"/>
                        <w:rPr>
                          <w:rFonts w:ascii="MS Mincho" w:eastAsia="MS Mincho" w:hAnsi="MS Mincho" w:cs="MS Mincho"/>
                          <w:b/>
                          <w:bCs/>
                          <w:lang w:val="en-US"/>
                        </w:rPr>
                      </w:pPr>
                      <w:r w:rsidRPr="0010423E">
                        <w:rPr>
                          <w:rFonts w:ascii="Arial" w:hAnsi="Arial" w:cs="Arial"/>
                          <w:b/>
                          <w:bCs/>
                          <w:lang w:val="en-US"/>
                        </w:rPr>
                        <w:t>Full training given</w:t>
                      </w:r>
                    </w:p>
                    <w:p w14:paraId="79D59314" w14:textId="77777777" w:rsidR="00497EA1" w:rsidRPr="0010423E" w:rsidRDefault="00497EA1" w:rsidP="001C073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240"/>
                        <w:rPr>
                          <w:rFonts w:ascii="Arial" w:hAnsi="Arial" w:cs="Arial"/>
                          <w:b/>
                          <w:bCs/>
                          <w:lang w:val="en-US"/>
                        </w:rPr>
                      </w:pPr>
                      <w:r w:rsidRPr="0010423E">
                        <w:rPr>
                          <w:rFonts w:ascii="Arial" w:hAnsi="Arial" w:cs="Arial"/>
                          <w:b/>
                          <w:bCs/>
                          <w:lang w:val="en-US"/>
                        </w:rPr>
                        <w:t>Learn new skills and meet people</w:t>
                      </w:r>
                    </w:p>
                    <w:p w14:paraId="117850D1" w14:textId="77777777" w:rsidR="00497EA1" w:rsidRPr="0010423E" w:rsidRDefault="00497EA1" w:rsidP="001C073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240"/>
                        <w:rPr>
                          <w:rFonts w:ascii="Arial" w:hAnsi="Arial" w:cs="Arial"/>
                          <w:lang w:val="en-US"/>
                        </w:rPr>
                      </w:pPr>
                      <w:r w:rsidRPr="0010423E">
                        <w:rPr>
                          <w:rFonts w:ascii="Arial" w:hAnsi="Arial" w:cs="Arial"/>
                          <w:b/>
                          <w:bCs/>
                          <w:lang w:val="en-US"/>
                        </w:rPr>
                        <w:t xml:space="preserve">Travel expenses paid </w:t>
                      </w:r>
                    </w:p>
                    <w:p w14:paraId="4FC120CA" w14:textId="77777777" w:rsidR="00497EA1" w:rsidRPr="0010423E" w:rsidRDefault="00497EA1" w:rsidP="001C0738">
                      <w:pPr>
                        <w:rPr>
                          <w:rFonts w:ascii="Arial" w:hAnsi="Arial" w:cs="Arial"/>
                          <w:lang w:val="en-US"/>
                        </w:rPr>
                      </w:pPr>
                      <w:r w:rsidRPr="0010423E">
                        <w:rPr>
                          <w:rFonts w:ascii="Arial" w:hAnsi="Arial" w:cs="Arial"/>
                          <w:lang w:val="en-US"/>
                        </w:rPr>
                        <w:t xml:space="preserve">Please contact Deb via email </w:t>
                      </w:r>
                      <w:r w:rsidRPr="0010423E">
                        <w:rPr>
                          <w:rFonts w:ascii="Arial" w:hAnsi="Arial" w:cs="Arial"/>
                          <w:color w:val="0000FF"/>
                          <w:lang w:val="en-US"/>
                        </w:rPr>
                        <w:t xml:space="preserve">deb@redroofcharity.co.uk </w:t>
                      </w:r>
                      <w:r w:rsidRPr="0010423E">
                        <w:rPr>
                          <w:rFonts w:ascii="Arial" w:hAnsi="Arial" w:cs="Arial"/>
                          <w:lang w:val="en-US"/>
                        </w:rPr>
                        <w:t xml:space="preserve">or come and see us on Park Road. </w:t>
                      </w:r>
                    </w:p>
                    <w:p w14:paraId="3F13CE6F" w14:textId="77777777" w:rsidR="00497EA1" w:rsidRDefault="00497EA1" w:rsidP="001C07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lang w:val="en-US"/>
                        </w:rPr>
                      </w:pPr>
                    </w:p>
                    <w:p w14:paraId="75E3451F" w14:textId="77777777" w:rsidR="00497EA1" w:rsidRPr="00AF4E25" w:rsidRDefault="00497EA1" w:rsidP="001C073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lang w:val="en-US"/>
                        </w:rPr>
                      </w:pPr>
                    </w:p>
                    <w:p w14:paraId="2ADFBD6F" w14:textId="77777777" w:rsidR="00497EA1" w:rsidRDefault="00497EA1" w:rsidP="001C0738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9F9AF90" w14:textId="5DBA2265" w:rsidR="00851CB4" w:rsidRDefault="00851CB4" w:rsidP="00851CB4"/>
    <w:p w14:paraId="4AD0E1AE" w14:textId="2E41A4FA" w:rsidR="00851CB4" w:rsidRDefault="00851CB4" w:rsidP="00851CB4"/>
    <w:p w14:paraId="3915401C" w14:textId="15BD34BA" w:rsidR="00313E7B" w:rsidRDefault="001C0738">
      <w:pPr>
        <w:rPr>
          <w:rFonts w:ascii="Arial" w:eastAsia="Calibri" w:hAnsi="Arial" w:cs="Arial"/>
          <w:b/>
        </w:rPr>
      </w:pPr>
      <w:r>
        <w:rPr>
          <w:rFonts w:ascii="ArialMT" w:hAnsi="ArialMT" w:cs="ArialMT"/>
          <w:b/>
          <w:noProof/>
          <w:color w:val="808080" w:themeColor="background1" w:themeShade="8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3B6ECF2A" wp14:editId="2BE53D59">
                <wp:simplePos x="0" y="0"/>
                <wp:positionH relativeFrom="margin">
                  <wp:align>left</wp:align>
                </wp:positionH>
                <wp:positionV relativeFrom="paragraph">
                  <wp:posOffset>530274</wp:posOffset>
                </wp:positionV>
                <wp:extent cx="7743095" cy="5738615"/>
                <wp:effectExtent l="11430" t="26670" r="41275" b="41275"/>
                <wp:wrapNone/>
                <wp:docPr id="12" name="Rectangle: Single Corner Rounde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743095" cy="5738615"/>
                        </a:xfrm>
                        <a:prstGeom prst="round1Rect">
                          <a:avLst/>
                        </a:prstGeom>
                        <a:solidFill>
                          <a:srgbClr val="CACAF2"/>
                        </a:solidFill>
                        <a:ln w="57150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C669A" id="Rectangle: Single Corner Rounded 12" o:spid="_x0000_s1026" style="position:absolute;margin-left:0;margin-top:41.75pt;width:609.7pt;height:451.85pt;rotation:90;z-index:2518753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coordsize="7743095,57386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" path="m,l6786640,v528236,,956455,428219,956455,956455l7743095,5738615,,5738615,,xe" fillcolor="#cacaf2" strokecolor="#51145c [3206]" strokeweight="4.5pt">
                <v:path arrowok="t" o:connecttype="custom" o:connectlocs="0,0;6786640,0;7743095,956455;7743095,5738615;0,5738615;0,0" o:connectangles="0,0,0,0,0,0"/>
                <w10:wrap anchorx="margin"/>
              </v:shape>
            </w:pict>
          </mc:Fallback>
        </mc:AlternateContent>
      </w:r>
      <w:r w:rsidR="00313E7B">
        <w:rPr>
          <w:rFonts w:ascii="Arial" w:hAnsi="Arial" w:cs="Arial"/>
          <w:b/>
        </w:rPr>
        <w:br w:type="page"/>
      </w:r>
    </w:p>
    <w:p w14:paraId="2B59C9B0" w14:textId="77777777" w:rsidR="001C0738" w:rsidRDefault="001C0738" w:rsidP="00851CB4">
      <w:pPr>
        <w:rPr>
          <w:rFonts w:ascii="Arial" w:hAnsi="Arial" w:cs="Arial"/>
          <w:b/>
        </w:rPr>
      </w:pPr>
    </w:p>
    <w:p w14:paraId="3BE61626" w14:textId="6447A38A" w:rsidR="00851CB4" w:rsidRPr="0010423E" w:rsidRDefault="001C0738" w:rsidP="00851CB4">
      <w:pPr>
        <w:rPr>
          <w:rFonts w:ascii="Arial" w:hAnsi="Arial" w:cs="Arial"/>
          <w:lang w:val="en-US"/>
        </w:rPr>
      </w:pPr>
      <w:r>
        <w:rPr>
          <w:rFonts w:ascii="Arial" w:hAnsi="Arial" w:cs="Arial"/>
          <w:b/>
        </w:rPr>
        <w:t>A</w:t>
      </w:r>
      <w:r w:rsidR="00851CB4" w:rsidRPr="0010423E">
        <w:rPr>
          <w:rFonts w:ascii="Arial" w:hAnsi="Arial" w:cs="Arial"/>
          <w:b/>
        </w:rPr>
        <w:t>ctivities</w:t>
      </w:r>
    </w:p>
    <w:p w14:paraId="04EC7170" w14:textId="103A0D80" w:rsidR="00851CB4" w:rsidRPr="0010423E" w:rsidRDefault="00851CB4" w:rsidP="00851CB4">
      <w:pPr>
        <w:pStyle w:val="Body"/>
        <w:spacing w:after="0" w:line="240" w:lineRule="auto"/>
        <w:rPr>
          <w:rFonts w:ascii="Arial" w:hAnsi="Arial" w:cs="Arial"/>
        </w:rPr>
      </w:pPr>
    </w:p>
    <w:p w14:paraId="7DC87E5F" w14:textId="77777777" w:rsidR="00851CB4" w:rsidRPr="0010423E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10423E">
        <w:rPr>
          <w:rFonts w:ascii="Arial" w:hAnsi="Arial" w:cs="Arial"/>
        </w:rPr>
        <w:t>6a</w:t>
      </w:r>
      <w:r w:rsidRPr="0010423E">
        <w:rPr>
          <w:rFonts w:ascii="Arial" w:hAnsi="Arial" w:cs="Arial"/>
        </w:rPr>
        <w:tab/>
        <w:t>Underline all the skills and qualities you can find in these adverts.</w:t>
      </w:r>
    </w:p>
    <w:p w14:paraId="0FA4F48E" w14:textId="7F4DCD0F" w:rsidR="00851CB4" w:rsidRPr="0010423E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4646B0BF" w14:textId="5384BC47" w:rsidR="00851CB4" w:rsidRPr="0010423E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10423E">
        <w:rPr>
          <w:rFonts w:ascii="Arial" w:hAnsi="Arial" w:cs="Arial"/>
        </w:rPr>
        <w:t>6b</w:t>
      </w:r>
      <w:r w:rsidRPr="0010423E">
        <w:rPr>
          <w:rFonts w:ascii="Arial" w:hAnsi="Arial" w:cs="Arial"/>
        </w:rPr>
        <w:tab/>
        <w:t>Write some sentences about yourself and what you can do that might be useful as a volunteer. Write a letter to show to your tutor.</w:t>
      </w:r>
    </w:p>
    <w:p w14:paraId="20F75BF7" w14:textId="5C37C123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lang w:eastAsia="en-GB"/>
        </w:rPr>
      </w:pPr>
    </w:p>
    <w:p w14:paraId="09CD7EF7" w14:textId="56F2B6D5" w:rsidR="00313E7B" w:rsidRDefault="00313E7B" w:rsidP="00851CB4">
      <w:pPr>
        <w:tabs>
          <w:tab w:val="left" w:pos="3825"/>
        </w:tabs>
        <w:rPr>
          <w:rFonts w:ascii="Arial" w:eastAsia="Times New Roman" w:hAnsi="Arial" w:cs="Arial"/>
          <w:lang w:eastAsia="en-GB"/>
        </w:rPr>
      </w:pPr>
    </w:p>
    <w:p w14:paraId="4C8FDEA2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lang w:eastAsia="en-GB"/>
        </w:rPr>
      </w:pPr>
    </w:p>
    <w:p w14:paraId="465CC6C4" w14:textId="20BF7DF0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lang w:eastAsia="en-GB"/>
        </w:rPr>
      </w:pPr>
    </w:p>
    <w:p w14:paraId="704225D7" w14:textId="27AD94E3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lang w:eastAsia="en-GB"/>
        </w:rPr>
      </w:pPr>
    </w:p>
    <w:p w14:paraId="34B2A4BD" w14:textId="4A41E410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lang w:eastAsia="en-GB"/>
        </w:rPr>
      </w:pPr>
    </w:p>
    <w:p w14:paraId="4466B569" w14:textId="2DEA68FA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noProof/>
          <w:lang w:eastAsia="en-GB"/>
        </w:rPr>
      </w:pPr>
    </w:p>
    <w:p w14:paraId="334A5350" w14:textId="09B31A1B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56AF98E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3F4A017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AAE7496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21BB7D5B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0C4BDE3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06B57F4A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BE0FAD8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01041CD2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15D24A95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F83E2A3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19A6882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5BA82AED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5D83AEEC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1FDA71FF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1A540A72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252183D8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11CBB370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EAF8B7B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F86C593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05674B7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FC861ED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561ABF2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F0E3DA7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060083B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2F28B419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791F5E1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5928790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21677C73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1A1E1927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0FB7AAB0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141BDA49" w14:textId="5AF105CF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6B78CD42" w14:textId="14674EDF" w:rsidR="00FA6094" w:rsidRDefault="00FA609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5A497815" w14:textId="77777777" w:rsidR="00FA6094" w:rsidRDefault="00FA609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0B91ECC7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83541FE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2E3193DA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68E3387" w14:textId="63C5A813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  <w:r w:rsidRPr="00FB1446">
        <w:rPr>
          <w:rFonts w:ascii="Arial" w:eastAsia="Times New Roman" w:hAnsi="Arial" w:cs="Arial"/>
          <w:b/>
          <w:lang w:eastAsia="en-GB"/>
        </w:rPr>
        <w:t xml:space="preserve">Text </w:t>
      </w:r>
      <w:r>
        <w:rPr>
          <w:rFonts w:ascii="Arial" w:eastAsia="Times New Roman" w:hAnsi="Arial" w:cs="Arial"/>
          <w:b/>
          <w:lang w:eastAsia="en-GB"/>
        </w:rPr>
        <w:t>7</w:t>
      </w:r>
    </w:p>
    <w:p w14:paraId="585B9D4E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DAE9C51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  <w:r>
        <w:rPr>
          <w:noProof/>
        </w:rPr>
        <w:drawing>
          <wp:anchor distT="0" distB="0" distL="114300" distR="114300" simplePos="0" relativeHeight="251860992" behindDoc="1" locked="0" layoutInCell="1" allowOverlap="1" wp14:anchorId="3FC51246" wp14:editId="065AD416">
            <wp:simplePos x="0" y="0"/>
            <wp:positionH relativeFrom="margin">
              <wp:align>left</wp:align>
            </wp:positionH>
            <wp:positionV relativeFrom="paragraph">
              <wp:posOffset>76835</wp:posOffset>
            </wp:positionV>
            <wp:extent cx="5380990" cy="6821170"/>
            <wp:effectExtent l="0" t="0" r="0" b="0"/>
            <wp:wrapTight wrapText="bothSides">
              <wp:wrapPolygon edited="0">
                <wp:start x="0" y="0"/>
                <wp:lineTo x="0" y="21536"/>
                <wp:lineTo x="21488" y="21536"/>
                <wp:lineTo x="21488" y="0"/>
                <wp:lineTo x="0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31367" cy="68842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AFA73E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3AFCADD" w14:textId="0132B7AB" w:rsidR="00851CB4" w:rsidRDefault="00A875EF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11BCB918" wp14:editId="6999A113">
                <wp:simplePos x="0" y="0"/>
                <wp:positionH relativeFrom="column">
                  <wp:posOffset>695325</wp:posOffset>
                </wp:positionH>
                <wp:positionV relativeFrom="paragraph">
                  <wp:posOffset>2409825</wp:posOffset>
                </wp:positionV>
                <wp:extent cx="3524250" cy="9525"/>
                <wp:effectExtent l="0" t="0" r="19050" b="28575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24250" cy="9525"/>
                        </a:xfrm>
                        <a:prstGeom prst="line">
                          <a:avLst/>
                        </a:prstGeom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A2796B2" id="Straight Connector 8" o:spid="_x0000_s1026" style="position:absolute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.75pt,189.75pt" to="332.25pt,1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" strokecolor="#00b0f0"/>
            </w:pict>
          </mc:Fallback>
        </mc:AlternateContent>
      </w:r>
      <w:r w:rsidR="00851CB4" w:rsidRPr="0010423E">
        <w:rPr>
          <w:rFonts w:ascii="Arial" w:hAnsi="Arial" w:cs="Arial"/>
          <w:b/>
          <w:noProof/>
        </w:rPr>
        <mc:AlternateContent>
          <mc:Choice Requires="wps">
            <w:drawing>
              <wp:anchor distT="45720" distB="45720" distL="114300" distR="114300" simplePos="0" relativeHeight="251862016" behindDoc="0" locked="0" layoutInCell="1" allowOverlap="1" wp14:anchorId="6586FC7F" wp14:editId="0691904C">
                <wp:simplePos x="0" y="0"/>
                <wp:positionH relativeFrom="margin">
                  <wp:align>left</wp:align>
                </wp:positionH>
                <wp:positionV relativeFrom="paragraph">
                  <wp:posOffset>282575</wp:posOffset>
                </wp:positionV>
                <wp:extent cx="5422900" cy="5926455"/>
                <wp:effectExtent l="0" t="0" r="6350" b="0"/>
                <wp:wrapSquare wrapText="bothSides"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2900" cy="59264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F66345" w14:textId="77777777" w:rsidR="00497EA1" w:rsidRPr="0010423E" w:rsidRDefault="00497EA1" w:rsidP="00851CB4">
                            <w:p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 w:rsidRPr="0010423E">
                              <w:rPr>
                                <w:rFonts w:ascii="Arial" w:hAnsi="Arial" w:cs="Arial"/>
                              </w:rPr>
                              <w:t>Dear Inside Time</w:t>
                            </w:r>
                          </w:p>
                          <w:p w14:paraId="3C4B2AC1" w14:textId="77777777" w:rsidR="00497EA1" w:rsidRPr="00655C7E" w:rsidRDefault="00497EA1" w:rsidP="00851CB4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8"/>
                                <w:szCs w:val="8"/>
                              </w:rPr>
                            </w:pPr>
                          </w:p>
                          <w:p w14:paraId="2AB3FC0A" w14:textId="77777777" w:rsidR="00497EA1" w:rsidRPr="0010423E" w:rsidRDefault="00497EA1" w:rsidP="00851CB4">
                            <w:p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 w:rsidRPr="0010423E">
                              <w:rPr>
                                <w:rFonts w:ascii="Arial" w:hAnsi="Arial" w:cs="Arial"/>
                              </w:rPr>
                              <w:t>We are writing about English classes in prison. We like our lessons. We like our classroom. It is clean and tidy.  We can learn well here.</w:t>
                            </w:r>
                          </w:p>
                          <w:p w14:paraId="55D8E1E0" w14:textId="77777777" w:rsidR="00497EA1" w:rsidRPr="0010423E" w:rsidRDefault="00497EA1" w:rsidP="00851CB4">
                            <w:p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 w:rsidRPr="0010423E">
                              <w:rPr>
                                <w:rFonts w:ascii="Arial" w:hAnsi="Arial" w:cs="Arial"/>
                              </w:rPr>
                              <w:t>The start times are very early.  The lessons are long. The computers are fast, but the books are very old. We need more books</w:t>
                            </w:r>
                            <w:r>
                              <w:rPr>
                                <w:rFonts w:ascii="Arial" w:hAnsi="Arial" w:cs="Arial"/>
                              </w:rPr>
                              <w:t>!</w:t>
                            </w:r>
                          </w:p>
                          <w:p w14:paraId="7C5E2AD5" w14:textId="77777777" w:rsidR="00497EA1" w:rsidRPr="00655C7E" w:rsidRDefault="00497EA1" w:rsidP="00851CB4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8"/>
                                <w:szCs w:val="8"/>
                              </w:rPr>
                            </w:pPr>
                          </w:p>
                          <w:p w14:paraId="439E3320" w14:textId="77777777" w:rsidR="00497EA1" w:rsidRPr="00FA6094" w:rsidRDefault="00497EA1" w:rsidP="00851CB4">
                            <w:p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 w:rsidRPr="00FA6094">
                              <w:rPr>
                                <w:rFonts w:ascii="Arial" w:hAnsi="Arial" w:cs="Arial"/>
                              </w:rPr>
                              <w:t>Yours sincerely</w:t>
                            </w:r>
                            <w:r w:rsidRPr="00FA6094">
                              <w:rPr>
                                <w:rFonts w:ascii="Arial" w:hAnsi="Arial" w:cs="Arial"/>
                              </w:rPr>
                              <w:br/>
                              <w:t xml:space="preserve">Lina </w:t>
                            </w:r>
                          </w:p>
                          <w:p w14:paraId="271C354F" w14:textId="77777777" w:rsidR="00497EA1" w:rsidRPr="0010423E" w:rsidRDefault="00497EA1" w:rsidP="00851CB4">
                            <w:p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035D3A5" w14:textId="77777777" w:rsidR="00497EA1" w:rsidRPr="0010423E" w:rsidRDefault="00497EA1" w:rsidP="00851CB4">
                            <w:pPr>
                              <w:spacing w:line="360" w:lineRule="auto"/>
                              <w:rPr>
                                <w:rFonts w:ascii="Arial" w:hAnsi="Arial" w:cs="Arial"/>
                              </w:rPr>
                            </w:pPr>
                            <w:r w:rsidRPr="0010423E">
                              <w:rPr>
                                <w:rFonts w:ascii="Arial" w:hAnsi="Arial" w:cs="Arial"/>
                              </w:rPr>
                              <w:t>Dear Inside Time</w:t>
                            </w:r>
                          </w:p>
                          <w:p w14:paraId="2C052068" w14:textId="77777777" w:rsidR="00497EA1" w:rsidRPr="0010423E" w:rsidRDefault="00497EA1" w:rsidP="00851CB4">
                            <w:pPr>
                              <w:shd w:val="clear" w:color="auto" w:fill="FFFFFF"/>
                              <w:spacing w:after="240" w:line="276" w:lineRule="auto"/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</w:pPr>
                            <w:r w:rsidRPr="0010423E"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  <w:t xml:space="preserve">I am writing to tell you about my English classes. I am very happy with the ESOL lessons here at HMP Snape. </w:t>
                            </w:r>
                          </w:p>
                          <w:p w14:paraId="5BB909DA" w14:textId="77777777" w:rsidR="00497EA1" w:rsidRPr="0010423E" w:rsidRDefault="00497EA1" w:rsidP="00851CB4">
                            <w:pPr>
                              <w:shd w:val="clear" w:color="auto" w:fill="FFFFFF"/>
                              <w:spacing w:after="240" w:line="276" w:lineRule="auto"/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</w:pPr>
                            <w:r w:rsidRPr="0010423E"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  <w:t>Before prison, I could not read very well. Six months ago, I came here and got help from the library.</w:t>
                            </w:r>
                          </w:p>
                          <w:p w14:paraId="64BBD0C7" w14:textId="77777777" w:rsidR="00497EA1" w:rsidRPr="0010423E" w:rsidRDefault="00497EA1" w:rsidP="00851CB4">
                            <w:pPr>
                              <w:shd w:val="clear" w:color="auto" w:fill="FFFFFF"/>
                              <w:spacing w:after="240" w:line="276" w:lineRule="auto"/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</w:pPr>
                            <w:r w:rsidRPr="0010423E"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  <w:t>I am now at Entry 3 in English.  I can write to my family and friends.  I can read letters from home. I</w:t>
                            </w:r>
                            <w:r w:rsidRPr="0084756F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en-GB"/>
                              </w:rPr>
                              <w:t xml:space="preserve"> </w:t>
                            </w:r>
                            <w:r w:rsidRPr="0010423E"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  <w:t xml:space="preserve">can also read stories. </w:t>
                            </w:r>
                          </w:p>
                          <w:p w14:paraId="1445414E" w14:textId="77777777" w:rsidR="00497EA1" w:rsidRDefault="00497EA1" w:rsidP="00851CB4">
                            <w:pPr>
                              <w:shd w:val="clear" w:color="auto" w:fill="FFFFFF"/>
                              <w:spacing w:after="240" w:line="276" w:lineRule="auto"/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</w:pPr>
                            <w:r w:rsidRPr="0010423E"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  <w:t xml:space="preserve">If you want help with reading and writing, go to your library.  You will soon get help to read better. You just need to ask for help. Thank </w:t>
                            </w:r>
                            <w:r w:rsidRPr="00655C7E"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  <w:t xml:space="preserve">you to the staff at HMP Snape library. </w:t>
                            </w:r>
                          </w:p>
                          <w:p w14:paraId="3FE70D1A" w14:textId="77777777" w:rsidR="00497EA1" w:rsidRPr="00FA6094" w:rsidRDefault="00497EA1" w:rsidP="00851CB4">
                            <w:pPr>
                              <w:shd w:val="clear" w:color="auto" w:fill="FFFFFF"/>
                              <w:spacing w:after="240" w:line="276" w:lineRule="auto"/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</w:pPr>
                            <w:r w:rsidRPr="00FA6094"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  <w:t>Yours sincerely,</w:t>
                            </w:r>
                          </w:p>
                          <w:p w14:paraId="1DEE6807" w14:textId="77777777" w:rsidR="00497EA1" w:rsidRPr="00655C7E" w:rsidRDefault="00497EA1" w:rsidP="00851CB4">
                            <w:pPr>
                              <w:shd w:val="clear" w:color="auto" w:fill="FFFFFF"/>
                              <w:spacing w:after="240" w:line="360" w:lineRule="auto"/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</w:pPr>
                            <w:r w:rsidRPr="00655C7E">
                              <w:rPr>
                                <w:rFonts w:ascii="Arial" w:eastAsia="Times New Roman" w:hAnsi="Arial" w:cs="Arial"/>
                                <w:lang w:eastAsia="en-GB"/>
                              </w:rPr>
                              <w:t>Petr</w:t>
                            </w:r>
                          </w:p>
                          <w:p w14:paraId="5E199641" w14:textId="77777777" w:rsidR="00497EA1" w:rsidRDefault="00497EA1" w:rsidP="00851CB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86FC7F" id="_x0000_s1035" type="#_x0000_t202" style="position:absolute;margin-left:0;margin-top:22.25pt;width:427pt;height:466.65pt;z-index:25186201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" stroked="f">
                <v:textbox>
                  <w:txbxContent>
                    <w:p w14:paraId="39F66345" w14:textId="77777777" w:rsidR="00497EA1" w:rsidRPr="0010423E" w:rsidRDefault="00497EA1" w:rsidP="00851CB4">
                      <w:pPr>
                        <w:spacing w:line="360" w:lineRule="auto"/>
                        <w:rPr>
                          <w:rFonts w:ascii="Arial" w:hAnsi="Arial" w:cs="Arial"/>
                        </w:rPr>
                      </w:pPr>
                      <w:r w:rsidRPr="0010423E">
                        <w:rPr>
                          <w:rFonts w:ascii="Arial" w:hAnsi="Arial" w:cs="Arial"/>
                        </w:rPr>
                        <w:t>Dear Inside Time</w:t>
                      </w:r>
                    </w:p>
                    <w:p w14:paraId="3C4B2AC1" w14:textId="77777777" w:rsidR="00497EA1" w:rsidRPr="00655C7E" w:rsidRDefault="00497EA1" w:rsidP="00851CB4">
                      <w:pPr>
                        <w:spacing w:line="360" w:lineRule="auto"/>
                        <w:rPr>
                          <w:rFonts w:ascii="Arial" w:hAnsi="Arial" w:cs="Arial"/>
                          <w:sz w:val="8"/>
                          <w:szCs w:val="8"/>
                        </w:rPr>
                      </w:pPr>
                    </w:p>
                    <w:p w14:paraId="2AB3FC0A" w14:textId="77777777" w:rsidR="00497EA1" w:rsidRPr="0010423E" w:rsidRDefault="00497EA1" w:rsidP="00851CB4">
                      <w:pPr>
                        <w:spacing w:line="360" w:lineRule="auto"/>
                        <w:rPr>
                          <w:rFonts w:ascii="Arial" w:hAnsi="Arial" w:cs="Arial"/>
                        </w:rPr>
                      </w:pPr>
                      <w:r w:rsidRPr="0010423E">
                        <w:rPr>
                          <w:rFonts w:ascii="Arial" w:hAnsi="Arial" w:cs="Arial"/>
                        </w:rPr>
                        <w:t>We are writing about English classes in prison. We like our lessons. We like our classroom. It is clean and tidy.  We can learn well here.</w:t>
                      </w:r>
                    </w:p>
                    <w:p w14:paraId="55D8E1E0" w14:textId="77777777" w:rsidR="00497EA1" w:rsidRPr="0010423E" w:rsidRDefault="00497EA1" w:rsidP="00851CB4">
                      <w:pPr>
                        <w:spacing w:line="360" w:lineRule="auto"/>
                        <w:rPr>
                          <w:rFonts w:ascii="Arial" w:hAnsi="Arial" w:cs="Arial"/>
                        </w:rPr>
                      </w:pPr>
                      <w:r w:rsidRPr="0010423E">
                        <w:rPr>
                          <w:rFonts w:ascii="Arial" w:hAnsi="Arial" w:cs="Arial"/>
                        </w:rPr>
                        <w:t>The start times are very early.  The lessons are long. The computers are fast, but the books are very old. We need more books</w:t>
                      </w:r>
                      <w:r>
                        <w:rPr>
                          <w:rFonts w:ascii="Arial" w:hAnsi="Arial" w:cs="Arial"/>
                        </w:rPr>
                        <w:t>!</w:t>
                      </w:r>
                    </w:p>
                    <w:p w14:paraId="7C5E2AD5" w14:textId="77777777" w:rsidR="00497EA1" w:rsidRPr="00655C7E" w:rsidRDefault="00497EA1" w:rsidP="00851CB4">
                      <w:pPr>
                        <w:spacing w:line="360" w:lineRule="auto"/>
                        <w:rPr>
                          <w:rFonts w:ascii="Arial" w:hAnsi="Arial" w:cs="Arial"/>
                          <w:sz w:val="8"/>
                          <w:szCs w:val="8"/>
                        </w:rPr>
                      </w:pPr>
                    </w:p>
                    <w:p w14:paraId="439E3320" w14:textId="77777777" w:rsidR="00497EA1" w:rsidRPr="00FA6094" w:rsidRDefault="00497EA1" w:rsidP="00851CB4">
                      <w:pPr>
                        <w:spacing w:line="360" w:lineRule="auto"/>
                        <w:rPr>
                          <w:rFonts w:ascii="Arial" w:hAnsi="Arial" w:cs="Arial"/>
                        </w:rPr>
                      </w:pPr>
                      <w:r w:rsidRPr="00FA6094">
                        <w:rPr>
                          <w:rFonts w:ascii="Arial" w:hAnsi="Arial" w:cs="Arial"/>
                        </w:rPr>
                        <w:t>Yours sincerely</w:t>
                      </w:r>
                      <w:r w:rsidRPr="00FA6094">
                        <w:rPr>
                          <w:rFonts w:ascii="Arial" w:hAnsi="Arial" w:cs="Arial"/>
                        </w:rPr>
                        <w:br/>
                        <w:t xml:space="preserve">Lina </w:t>
                      </w:r>
                    </w:p>
                    <w:p w14:paraId="271C354F" w14:textId="77777777" w:rsidR="00497EA1" w:rsidRPr="0010423E" w:rsidRDefault="00497EA1" w:rsidP="00851CB4">
                      <w:pPr>
                        <w:spacing w:line="360" w:lineRule="auto"/>
                        <w:rPr>
                          <w:rFonts w:ascii="Arial" w:hAnsi="Arial" w:cs="Arial"/>
                        </w:rPr>
                      </w:pPr>
                    </w:p>
                    <w:p w14:paraId="0035D3A5" w14:textId="77777777" w:rsidR="00497EA1" w:rsidRPr="0010423E" w:rsidRDefault="00497EA1" w:rsidP="00851CB4">
                      <w:pPr>
                        <w:spacing w:line="360" w:lineRule="auto"/>
                        <w:rPr>
                          <w:rFonts w:ascii="Arial" w:hAnsi="Arial" w:cs="Arial"/>
                        </w:rPr>
                      </w:pPr>
                      <w:r w:rsidRPr="0010423E">
                        <w:rPr>
                          <w:rFonts w:ascii="Arial" w:hAnsi="Arial" w:cs="Arial"/>
                        </w:rPr>
                        <w:t>Dear Inside Time</w:t>
                      </w:r>
                    </w:p>
                    <w:p w14:paraId="2C052068" w14:textId="77777777" w:rsidR="00497EA1" w:rsidRPr="0010423E" w:rsidRDefault="00497EA1" w:rsidP="00851CB4">
                      <w:pPr>
                        <w:shd w:val="clear" w:color="auto" w:fill="FFFFFF"/>
                        <w:spacing w:after="240" w:line="276" w:lineRule="auto"/>
                        <w:rPr>
                          <w:rFonts w:ascii="Arial" w:eastAsia="Times New Roman" w:hAnsi="Arial" w:cs="Arial"/>
                          <w:lang w:eastAsia="en-GB"/>
                        </w:rPr>
                      </w:pPr>
                      <w:r w:rsidRPr="0010423E">
                        <w:rPr>
                          <w:rFonts w:ascii="Arial" w:eastAsia="Times New Roman" w:hAnsi="Arial" w:cs="Arial"/>
                          <w:lang w:eastAsia="en-GB"/>
                        </w:rPr>
                        <w:t xml:space="preserve">I am writing to tell you about my English classes. I am very happy with the ESOL lessons here at HMP Snape. </w:t>
                      </w:r>
                    </w:p>
                    <w:p w14:paraId="5BB909DA" w14:textId="77777777" w:rsidR="00497EA1" w:rsidRPr="0010423E" w:rsidRDefault="00497EA1" w:rsidP="00851CB4">
                      <w:pPr>
                        <w:shd w:val="clear" w:color="auto" w:fill="FFFFFF"/>
                        <w:spacing w:after="240" w:line="276" w:lineRule="auto"/>
                        <w:rPr>
                          <w:rFonts w:ascii="Arial" w:eastAsia="Times New Roman" w:hAnsi="Arial" w:cs="Arial"/>
                          <w:lang w:eastAsia="en-GB"/>
                        </w:rPr>
                      </w:pPr>
                      <w:r w:rsidRPr="0010423E">
                        <w:rPr>
                          <w:rFonts w:ascii="Arial" w:eastAsia="Times New Roman" w:hAnsi="Arial" w:cs="Arial"/>
                          <w:lang w:eastAsia="en-GB"/>
                        </w:rPr>
                        <w:t>Before prison, I could not read very well. Six months ago, I came here and got help from the library.</w:t>
                      </w:r>
                    </w:p>
                    <w:p w14:paraId="64BBD0C7" w14:textId="77777777" w:rsidR="00497EA1" w:rsidRPr="0010423E" w:rsidRDefault="00497EA1" w:rsidP="00851CB4">
                      <w:pPr>
                        <w:shd w:val="clear" w:color="auto" w:fill="FFFFFF"/>
                        <w:spacing w:after="240" w:line="276" w:lineRule="auto"/>
                        <w:rPr>
                          <w:rFonts w:ascii="Arial" w:eastAsia="Times New Roman" w:hAnsi="Arial" w:cs="Arial"/>
                          <w:lang w:eastAsia="en-GB"/>
                        </w:rPr>
                      </w:pPr>
                      <w:r w:rsidRPr="0010423E">
                        <w:rPr>
                          <w:rFonts w:ascii="Arial" w:eastAsia="Times New Roman" w:hAnsi="Arial" w:cs="Arial"/>
                          <w:lang w:eastAsia="en-GB"/>
                        </w:rPr>
                        <w:t>I am now at Entry 3 in English.  I can write to my family and friends.  I can read letters from home. I</w:t>
                      </w:r>
                      <w:r w:rsidRPr="0084756F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en-GB"/>
                        </w:rPr>
                        <w:t xml:space="preserve"> </w:t>
                      </w:r>
                      <w:r w:rsidRPr="0010423E">
                        <w:rPr>
                          <w:rFonts w:ascii="Arial" w:eastAsia="Times New Roman" w:hAnsi="Arial" w:cs="Arial"/>
                          <w:lang w:eastAsia="en-GB"/>
                        </w:rPr>
                        <w:t xml:space="preserve">can also read stories. </w:t>
                      </w:r>
                    </w:p>
                    <w:p w14:paraId="1445414E" w14:textId="77777777" w:rsidR="00497EA1" w:rsidRDefault="00497EA1" w:rsidP="00851CB4">
                      <w:pPr>
                        <w:shd w:val="clear" w:color="auto" w:fill="FFFFFF"/>
                        <w:spacing w:after="240" w:line="276" w:lineRule="auto"/>
                        <w:rPr>
                          <w:rFonts w:ascii="Arial" w:eastAsia="Times New Roman" w:hAnsi="Arial" w:cs="Arial"/>
                          <w:lang w:eastAsia="en-GB"/>
                        </w:rPr>
                      </w:pPr>
                      <w:r w:rsidRPr="0010423E">
                        <w:rPr>
                          <w:rFonts w:ascii="Arial" w:eastAsia="Times New Roman" w:hAnsi="Arial" w:cs="Arial"/>
                          <w:lang w:eastAsia="en-GB"/>
                        </w:rPr>
                        <w:t xml:space="preserve">If you want help with reading and writing, go to your library.  You will soon get help to read better. You just need to ask for help. Thank </w:t>
                      </w:r>
                      <w:r w:rsidRPr="00655C7E">
                        <w:rPr>
                          <w:rFonts w:ascii="Arial" w:eastAsia="Times New Roman" w:hAnsi="Arial" w:cs="Arial"/>
                          <w:lang w:eastAsia="en-GB"/>
                        </w:rPr>
                        <w:t xml:space="preserve">you to the staff at HMP Snape library. </w:t>
                      </w:r>
                    </w:p>
                    <w:p w14:paraId="3FE70D1A" w14:textId="77777777" w:rsidR="00497EA1" w:rsidRPr="00FA6094" w:rsidRDefault="00497EA1" w:rsidP="00851CB4">
                      <w:pPr>
                        <w:shd w:val="clear" w:color="auto" w:fill="FFFFFF"/>
                        <w:spacing w:after="240" w:line="276" w:lineRule="auto"/>
                        <w:rPr>
                          <w:rFonts w:ascii="Arial" w:eastAsia="Times New Roman" w:hAnsi="Arial" w:cs="Arial"/>
                          <w:lang w:eastAsia="en-GB"/>
                        </w:rPr>
                      </w:pPr>
                      <w:r w:rsidRPr="00FA6094">
                        <w:rPr>
                          <w:rFonts w:ascii="Arial" w:eastAsia="Times New Roman" w:hAnsi="Arial" w:cs="Arial"/>
                          <w:lang w:eastAsia="en-GB"/>
                        </w:rPr>
                        <w:t>Yours sincerely,</w:t>
                      </w:r>
                    </w:p>
                    <w:p w14:paraId="1DEE6807" w14:textId="77777777" w:rsidR="00497EA1" w:rsidRPr="00655C7E" w:rsidRDefault="00497EA1" w:rsidP="00851CB4">
                      <w:pPr>
                        <w:shd w:val="clear" w:color="auto" w:fill="FFFFFF"/>
                        <w:spacing w:after="240" w:line="360" w:lineRule="auto"/>
                        <w:rPr>
                          <w:rFonts w:ascii="Arial" w:eastAsia="Times New Roman" w:hAnsi="Arial" w:cs="Arial"/>
                          <w:lang w:eastAsia="en-GB"/>
                        </w:rPr>
                      </w:pPr>
                      <w:r w:rsidRPr="00655C7E">
                        <w:rPr>
                          <w:rFonts w:ascii="Arial" w:eastAsia="Times New Roman" w:hAnsi="Arial" w:cs="Arial"/>
                          <w:lang w:eastAsia="en-GB"/>
                        </w:rPr>
                        <w:t>Petr</w:t>
                      </w:r>
                    </w:p>
                    <w:p w14:paraId="5E199641" w14:textId="77777777" w:rsidR="00497EA1" w:rsidRDefault="00497EA1" w:rsidP="00851CB4"/>
                  </w:txbxContent>
                </v:textbox>
                <w10:wrap type="square" anchorx="margin"/>
              </v:shape>
            </w:pict>
          </mc:Fallback>
        </mc:AlternateContent>
      </w:r>
    </w:p>
    <w:p w14:paraId="3A067C38" w14:textId="77777777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25D8349B" w14:textId="77777777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7266E3FD" w14:textId="77777777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70455E43" w14:textId="77777777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303E2C33" w14:textId="77777777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5C325DBE" w14:textId="77777777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13432B3A" w14:textId="77777777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12DE0473" w14:textId="77777777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6A5D61FA" w14:textId="4F90AAE0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28731576" w14:textId="77777777" w:rsidR="00FA6094" w:rsidRDefault="00FA6094" w:rsidP="00851CB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b/>
          <w:bCs/>
          <w:color w:val="000000"/>
          <w:lang w:val="en-US"/>
        </w:rPr>
      </w:pPr>
    </w:p>
    <w:p w14:paraId="4B406FC4" w14:textId="77777777" w:rsidR="00851CB4" w:rsidRPr="000A4298" w:rsidRDefault="00851CB4" w:rsidP="00851CB4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b/>
          <w:sz w:val="28"/>
          <w:szCs w:val="28"/>
        </w:rPr>
      </w:pPr>
      <w:r w:rsidRPr="00E17550">
        <w:rPr>
          <w:rFonts w:ascii="Arial" w:hAnsi="Arial" w:cs="Arial"/>
          <w:b/>
        </w:rPr>
        <w:t>Activities</w:t>
      </w:r>
    </w:p>
    <w:p w14:paraId="020CA06D" w14:textId="77777777" w:rsidR="00851CB4" w:rsidRDefault="00851CB4" w:rsidP="00851CB4">
      <w:pPr>
        <w:pStyle w:val="Body"/>
        <w:spacing w:after="0" w:line="240" w:lineRule="auto"/>
        <w:rPr>
          <w:rFonts w:ascii="Arial" w:hAnsi="Arial" w:cs="Arial"/>
        </w:rPr>
      </w:pPr>
    </w:p>
    <w:p w14:paraId="3973307E" w14:textId="77777777" w:rsidR="00851CB4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>
        <w:rPr>
          <w:rFonts w:ascii="Arial" w:hAnsi="Arial" w:cs="Arial"/>
        </w:rPr>
        <w:t>7a</w:t>
      </w:r>
      <w:r>
        <w:rPr>
          <w:rFonts w:ascii="Arial" w:hAnsi="Arial" w:cs="Arial"/>
        </w:rPr>
        <w:tab/>
        <w:t>Underline all the adjectives you can find in the text e.g. clean.</w:t>
      </w:r>
    </w:p>
    <w:p w14:paraId="131822C7" w14:textId="77777777" w:rsidR="00851CB4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1FFADDF9" w14:textId="77777777" w:rsidR="00851CB4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>
        <w:rPr>
          <w:rFonts w:ascii="Arial" w:hAnsi="Arial" w:cs="Arial"/>
        </w:rPr>
        <w:t>7b</w:t>
      </w:r>
      <w:r>
        <w:rPr>
          <w:rFonts w:ascii="Arial" w:hAnsi="Arial" w:cs="Arial"/>
        </w:rPr>
        <w:tab/>
        <w:t>Write your own letter to Inside Time about your English classes.  Say what you:</w:t>
      </w:r>
    </w:p>
    <w:p w14:paraId="76225D57" w14:textId="77777777" w:rsidR="00851CB4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1F63C22D" w14:textId="77777777" w:rsidR="00851CB4" w:rsidRDefault="00851CB4" w:rsidP="00851CB4">
      <w:pPr>
        <w:pStyle w:val="Body"/>
        <w:numPr>
          <w:ilvl w:val="0"/>
          <w:numId w:val="40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do in class</w:t>
      </w:r>
    </w:p>
    <w:p w14:paraId="511CFDA8" w14:textId="77777777" w:rsidR="00851CB4" w:rsidRDefault="00851CB4" w:rsidP="00851CB4">
      <w:pPr>
        <w:pStyle w:val="Body"/>
        <w:numPr>
          <w:ilvl w:val="0"/>
          <w:numId w:val="34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like about the classes</w:t>
      </w:r>
    </w:p>
    <w:p w14:paraId="603BF08B" w14:textId="77777777" w:rsidR="00851CB4" w:rsidRPr="00A52983" w:rsidRDefault="00851CB4" w:rsidP="00851CB4">
      <w:pPr>
        <w:pStyle w:val="Body"/>
        <w:numPr>
          <w:ilvl w:val="0"/>
          <w:numId w:val="34"/>
        </w:numPr>
        <w:spacing w:after="0" w:line="240" w:lineRule="auto"/>
        <w:rPr>
          <w:rFonts w:ascii="Arial" w:hAnsi="Arial" w:cs="Arial"/>
        </w:rPr>
        <w:sectPr w:rsidR="00851CB4" w:rsidRPr="00A52983" w:rsidSect="008A1D3E">
          <w:type w:val="continuous"/>
          <w:pgSz w:w="11906" w:h="16838"/>
          <w:pgMar w:top="1440" w:right="1440" w:bottom="1440" w:left="1440" w:header="708" w:footer="708" w:gutter="0"/>
          <w:cols w:sep="1" w:space="709"/>
          <w:docGrid w:linePitch="360"/>
        </w:sectPr>
      </w:pPr>
      <w:r>
        <w:rPr>
          <w:rFonts w:ascii="Arial" w:hAnsi="Arial" w:cs="Arial"/>
        </w:rPr>
        <w:t>don’t like about the classes.</w:t>
      </w:r>
    </w:p>
    <w:p w14:paraId="7687EE84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09B7F866" w14:textId="2E9B35A3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1C106D1" w14:textId="65F4A75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152F6EBF" w14:textId="0B214764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57B861BD" w14:textId="69417966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578A6D05" w14:textId="62CA0D15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4853F17" w14:textId="2FA3F11A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6D2533C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DD004A1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04E7A8A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0DBFE91C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165E9D15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6BCF42A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59EFB850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5C7EB2B9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039B3F00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5CC83AA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1E41874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668AF22E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B79B8F5" w14:textId="620B244F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607CDFBC" w14:textId="77777777" w:rsidR="00FA6094" w:rsidRDefault="00FA609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07B97E93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23992B5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25BE2AA2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0B764C84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54621841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52494736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603DB509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A5712FB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97FF290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C894DCF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A7AF3B0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19E37996" w14:textId="136579BF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6FC4B76" w14:textId="07E7B4C1" w:rsidR="001C0738" w:rsidRDefault="001C0738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5F0DFD25" w14:textId="36B554A6" w:rsidR="001C0738" w:rsidRDefault="001C0738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657D46D5" w14:textId="77777777" w:rsidR="001C0738" w:rsidRDefault="001C0738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6BC3061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C98DE9E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FA12405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F753A37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  <w:r>
        <w:rPr>
          <w:rFonts w:ascii="Arial" w:eastAsia="Times New Roman" w:hAnsi="Arial" w:cs="Arial"/>
          <w:b/>
          <w:lang w:eastAsia="en-GB"/>
        </w:rPr>
        <w:lastRenderedPageBreak/>
        <w:t>Text 8</w:t>
      </w:r>
    </w:p>
    <w:p w14:paraId="5F473D00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noProof/>
          <w:lang w:eastAsia="en-GB"/>
        </w:rPr>
      </w:pPr>
    </w:p>
    <w:p w14:paraId="4AFC0DDA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49375" behindDoc="0" locked="0" layoutInCell="1" allowOverlap="1" wp14:anchorId="19596643" wp14:editId="67B2E589">
                <wp:simplePos x="0" y="0"/>
                <wp:positionH relativeFrom="margin">
                  <wp:align>left</wp:align>
                </wp:positionH>
                <wp:positionV relativeFrom="paragraph">
                  <wp:posOffset>12065</wp:posOffset>
                </wp:positionV>
                <wp:extent cx="6196405" cy="5109882"/>
                <wp:effectExtent l="0" t="0" r="90170" b="90805"/>
                <wp:wrapNone/>
                <wp:docPr id="36" name="Folded Corner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96405" cy="5109882"/>
                        </a:xfrm>
                        <a:prstGeom prst="foldedCorner">
                          <a:avLst>
                            <a:gd name="adj" fmla="val 852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tbl>
                            <w:tblPr>
                              <w:tblW w:w="9026" w:type="dxa"/>
                              <w:tblInd w:w="55" w:type="dxa"/>
                              <w:tblCellMar>
                                <w:top w:w="55" w:type="dxa"/>
                                <w:left w:w="54" w:type="dxa"/>
                                <w:bottom w:w="55" w:type="dxa"/>
                                <w:right w:w="55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5190"/>
                              <w:gridCol w:w="3836"/>
                            </w:tblGrid>
                            <w:tr w:rsidR="00497EA1" w14:paraId="2DCEC3E5" w14:textId="77777777" w:rsidTr="00D750AF">
                              <w:trPr>
                                <w:trHeight w:val="2700"/>
                              </w:trPr>
                              <w:tc>
                                <w:tcPr>
                                  <w:tcW w:w="5190" w:type="dxa"/>
                                  <w:vAlign w:val="center"/>
                                </w:tcPr>
                                <w:p w14:paraId="16A620EB" w14:textId="77777777" w:rsidR="00497EA1" w:rsidRPr="00581DB2" w:rsidRDefault="00497EA1">
                                  <w:pPr>
                                    <w:pStyle w:val="TableContents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00A7A7" w:themeColor="accent2"/>
                                      <w:sz w:val="40"/>
                                    </w:rPr>
                                  </w:pPr>
                                  <w:r w:rsidRPr="00581DB2">
                                    <w:rPr>
                                      <w:rFonts w:ascii="Arial" w:hAnsi="Arial" w:cs="Arial"/>
                                      <w:b/>
                                      <w:color w:val="00A7A7" w:themeColor="accent2"/>
                                      <w:sz w:val="40"/>
                                    </w:rPr>
                                    <w:t>Library News</w:t>
                                  </w:r>
                                </w:p>
                                <w:p w14:paraId="7E49A106" w14:textId="77777777" w:rsidR="00497EA1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69B35239" w14:textId="77777777" w:rsidR="00497EA1" w:rsidRPr="00581DB2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  <w:b/>
                                      <w:color w:val="00A7A7" w:themeColor="accent2"/>
                                    </w:rPr>
                                  </w:pPr>
                                  <w:r w:rsidRPr="00581DB2">
                                    <w:rPr>
                                      <w:rFonts w:ascii="Arial" w:hAnsi="Arial" w:cs="Arial"/>
                                      <w:b/>
                                      <w:color w:val="00A7A7" w:themeColor="accent2"/>
                                    </w:rPr>
                                    <w:t>Are you a parent?  Do you have children under ten?</w:t>
                                  </w:r>
                                </w:p>
                                <w:p w14:paraId="1F66360B" w14:textId="77777777" w:rsidR="00497EA1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Now you can make a story CD for them, so they can hear your voice.  Record a bedtime story and send it to them on a CD.  Find out more in the library.</w:t>
                                  </w:r>
                                </w:p>
                              </w:tc>
                              <w:tc>
                                <w:tcPr>
                                  <w:tcW w:w="3836" w:type="dxa"/>
                                  <w:vAlign w:val="center"/>
                                </w:tcPr>
                                <w:p w14:paraId="2F33F59A" w14:textId="77777777" w:rsidR="00497EA1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7761D1DC" w14:textId="77777777" w:rsidR="00497EA1" w:rsidRPr="00581DB2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  <w:b/>
                                      <w:color w:val="00A7A7" w:themeColor="accent2"/>
                                    </w:rPr>
                                  </w:pPr>
                                  <w:r w:rsidRPr="00581DB2">
                                    <w:rPr>
                                      <w:rFonts w:ascii="Arial" w:hAnsi="Arial" w:cs="Arial"/>
                                      <w:b/>
                                      <w:color w:val="00A7A7" w:themeColor="accent2"/>
                                    </w:rPr>
                                    <w:t xml:space="preserve">Do you want to make a card? </w:t>
                                  </w:r>
                                </w:p>
                                <w:p w14:paraId="7EBCD89C" w14:textId="77777777" w:rsidR="00497EA1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Come to one of our craft classes in the library - we do card making, model making, puppet making and much more.  Look out for posters on the wings.</w:t>
                                  </w:r>
                                </w:p>
                              </w:tc>
                            </w:tr>
                            <w:tr w:rsidR="00497EA1" w14:paraId="30066435" w14:textId="77777777" w:rsidTr="00D750AF">
                              <w:tc>
                                <w:tcPr>
                                  <w:tcW w:w="5190" w:type="dxa"/>
                                  <w:vAlign w:val="center"/>
                                </w:tcPr>
                                <w:p w14:paraId="703DFF55" w14:textId="77777777" w:rsidR="00497EA1" w:rsidRPr="00581DB2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  <w:color w:val="00A7A7" w:themeColor="accent2"/>
                                    </w:rPr>
                                  </w:pPr>
                                  <w:r w:rsidRPr="00581DB2">
                                    <w:rPr>
                                      <w:rFonts w:ascii="Arial" w:hAnsi="Arial" w:cs="Arial"/>
                                      <w:b/>
                                      <w:color w:val="00A7A7" w:themeColor="accent2"/>
                                    </w:rPr>
                                    <w:t>Do you have a story, something funny or a picture to share?</w:t>
                                  </w:r>
                                  <w:r w:rsidRPr="00581DB2">
                                    <w:rPr>
                                      <w:rFonts w:ascii="Arial" w:hAnsi="Arial" w:cs="Arial"/>
                                      <w:color w:val="00A7A7" w:themeColor="accent2"/>
                                    </w:rPr>
                                    <w:t xml:space="preserve"> </w:t>
                                  </w:r>
                                  <w:r w:rsidRPr="00581DB2">
                                    <w:rPr>
                                      <w:rFonts w:ascii="Arial" w:hAnsi="Arial" w:cs="Arial"/>
                                      <w:b/>
                                      <w:color w:val="00A7A7" w:themeColor="accent2"/>
                                    </w:rPr>
                                    <w:t>Why not put it in our magazine?</w:t>
                                  </w:r>
                                </w:p>
                                <w:p w14:paraId="1579433D" w14:textId="77777777" w:rsidR="00497EA1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Please give your work to our librarian.  If your art is too big or 3D, we will sort it out for you.</w:t>
                                  </w:r>
                                </w:p>
                              </w:tc>
                              <w:tc>
                                <w:tcPr>
                                  <w:tcW w:w="3836" w:type="dxa"/>
                                  <w:vAlign w:val="center"/>
                                </w:tcPr>
                                <w:p w14:paraId="6815293D" w14:textId="77777777" w:rsidR="00497EA1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0EDBFE34" w14:textId="77777777" w:rsidR="00497EA1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581DB2">
                                    <w:rPr>
                                      <w:rFonts w:ascii="Arial" w:hAnsi="Arial" w:cs="Arial"/>
                                      <w:b/>
                                      <w:color w:val="00A7A7" w:themeColor="accent2"/>
                                    </w:rPr>
                                    <w:t>We have lots of talking books on CD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, if you like listening to stories.</w:t>
                                  </w:r>
                                </w:p>
                                <w:p w14:paraId="28B3B9BA" w14:textId="77777777" w:rsidR="00497EA1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We also have DVDs you can watch on one of our computers</w:t>
                                  </w:r>
                                </w:p>
                                <w:p w14:paraId="11E8EE30" w14:textId="77777777" w:rsidR="00497EA1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i/>
                                    </w:rPr>
                                    <w:t>Enhanced prisoners only.</w:t>
                                  </w:r>
                                </w:p>
                              </w:tc>
                            </w:tr>
                            <w:tr w:rsidR="00497EA1" w14:paraId="0A93D044" w14:textId="77777777" w:rsidTr="00D750AF">
                              <w:tc>
                                <w:tcPr>
                                  <w:tcW w:w="5190" w:type="dxa"/>
                                  <w:vAlign w:val="center"/>
                                  <w:hideMark/>
                                </w:tcPr>
                                <w:p w14:paraId="003F04A6" w14:textId="77777777" w:rsidR="00497EA1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  <w:b/>
                                      <w:color w:val="F79A68" w:themeColor="accent4" w:themeTint="99"/>
                                    </w:rPr>
                                  </w:pPr>
                                </w:p>
                                <w:p w14:paraId="0CA1FB0C" w14:textId="77777777" w:rsidR="00497EA1" w:rsidRPr="00581DB2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  <w:b/>
                                      <w:color w:val="00A7A7" w:themeColor="accent2"/>
                                    </w:rPr>
                                  </w:pPr>
                                  <w:r w:rsidRPr="00581DB2">
                                    <w:rPr>
                                      <w:rFonts w:ascii="Arial" w:hAnsi="Arial" w:cs="Arial"/>
                                      <w:b/>
                                      <w:color w:val="00A7A7" w:themeColor="accent2"/>
                                    </w:rPr>
                                    <w:t>Do you enjoy writing, drawing or making things? Do you want to win something?</w:t>
                                  </w:r>
                                </w:p>
                                <w:p w14:paraId="3D28AB51" w14:textId="77777777" w:rsidR="00497EA1" w:rsidRPr="0097060E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97060E">
                                    <w:rPr>
                                      <w:rFonts w:ascii="Arial" w:hAnsi="Arial" w:cs="Arial"/>
                                    </w:rPr>
                                    <w:t xml:space="preserve">Then enter our Arts competition!  This year is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all about </w:t>
                                  </w:r>
                                  <w:r w:rsidRPr="0097060E">
                                    <w:rPr>
                                      <w:rFonts w:ascii="Arial" w:hAnsi="Arial" w:cs="Arial"/>
                                    </w:rPr>
                                    <w:t>'dreams': write or draw your dream.</w:t>
                                  </w:r>
                                </w:p>
                                <w:p w14:paraId="5C410DDE" w14:textId="77777777" w:rsidR="00497EA1" w:rsidRPr="0097060E" w:rsidRDefault="00497EA1" w:rsidP="00D750AF">
                                  <w:pPr>
                                    <w:pStyle w:val="TableContents"/>
                                    <w:numPr>
                                      <w:ilvl w:val="0"/>
                                      <w:numId w:val="35"/>
                                    </w:numPr>
                                    <w:pBdr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</w:pBd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97060E">
                                    <w:rPr>
                                      <w:rFonts w:ascii="Arial" w:hAnsi="Arial" w:cs="Arial"/>
                                    </w:rPr>
                                    <w:t xml:space="preserve">Ask the library staff for an entry form. </w:t>
                                  </w:r>
                                </w:p>
                                <w:p w14:paraId="46BDEB32" w14:textId="77777777" w:rsidR="00497EA1" w:rsidRPr="0097060E" w:rsidRDefault="00497EA1" w:rsidP="00D750AF">
                                  <w:pPr>
                                    <w:pStyle w:val="TableContents"/>
                                    <w:numPr>
                                      <w:ilvl w:val="0"/>
                                      <w:numId w:val="35"/>
                                    </w:numPr>
                                    <w:pBdr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</w:pBd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97060E">
                                    <w:rPr>
                                      <w:rFonts w:ascii="Arial" w:hAnsi="Arial" w:cs="Arial"/>
                                    </w:rPr>
                                    <w:t>Closing date 14</w:t>
                                  </w:r>
                                  <w:r w:rsidRPr="0097060E">
                                    <w:rPr>
                                      <w:rFonts w:ascii="Arial" w:hAnsi="Arial" w:cs="Arial"/>
                                      <w:vertAlign w:val="superscript"/>
                                    </w:rPr>
                                    <w:t>th</w:t>
                                  </w:r>
                                  <w:r w:rsidRPr="0097060E">
                                    <w:rPr>
                                      <w:rFonts w:ascii="Arial" w:hAnsi="Arial" w:cs="Arial"/>
                                    </w:rPr>
                                    <w:t xml:space="preserve"> April.</w:t>
                                  </w:r>
                                </w:p>
                              </w:tc>
                              <w:tc>
                                <w:tcPr>
                                  <w:tcW w:w="3836" w:type="dxa"/>
                                  <w:vAlign w:val="center"/>
                                  <w:hideMark/>
                                </w:tcPr>
                                <w:p w14:paraId="7EF4A611" w14:textId="77777777" w:rsidR="00497EA1" w:rsidRPr="0097060E" w:rsidRDefault="00497EA1">
                                  <w:pPr>
                                    <w:pStyle w:val="TableContents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581DB2">
                                    <w:rPr>
                                      <w:rFonts w:ascii="Arial" w:hAnsi="Arial" w:cs="Arial"/>
                                      <w:b/>
                                      <w:color w:val="00A7A7" w:themeColor="accent2"/>
                                    </w:rPr>
                                    <w:t>We have prison newspapers and information</w:t>
                                  </w:r>
                                  <w:r w:rsidRPr="00581DB2">
                                    <w:rPr>
                                      <w:rFonts w:ascii="Arial" w:hAnsi="Arial" w:cs="Arial"/>
                                      <w:color w:val="00A7A7" w:themeColor="accent2"/>
                                    </w:rPr>
                                    <w:t xml:space="preserve"> </w:t>
                                  </w:r>
                                  <w:r w:rsidRPr="0097060E">
                                    <w:rPr>
                                      <w:rFonts w:ascii="Arial" w:hAnsi="Arial" w:cs="Arial"/>
                                    </w:rPr>
                                    <w:t>about life in prison and on release.  Ask an orderly for help.</w:t>
                                  </w:r>
                                </w:p>
                              </w:tc>
                            </w:tr>
                          </w:tbl>
                          <w:p w14:paraId="63A97E5E" w14:textId="77777777" w:rsidR="00497EA1" w:rsidRDefault="00497EA1" w:rsidP="00851CB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9596643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Folded Corner 36" o:spid="_x0000_s1036" type="#_x0000_t65" style="position:absolute;margin-left:0;margin-top:.95pt;width:487.9pt;height:402.35pt;z-index:251749375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" adj="19759">
                <v:shadow on="t" opacity=".5" offset="6pt,6pt"/>
                <v:textbox>
                  <w:txbxContent>
                    <w:tbl>
                      <w:tblPr>
                        <w:tblW w:w="9026" w:type="dxa"/>
                        <w:tblInd w:w="55" w:type="dxa"/>
                        <w:tblCellMar>
                          <w:top w:w="55" w:type="dxa"/>
                          <w:left w:w="54" w:type="dxa"/>
                          <w:bottom w:w="55" w:type="dxa"/>
                          <w:right w:w="55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5190"/>
                        <w:gridCol w:w="3836"/>
                      </w:tblGrid>
                      <w:tr w:rsidR="00497EA1" w14:paraId="2DCEC3E5" w14:textId="77777777" w:rsidTr="00D750AF">
                        <w:trPr>
                          <w:trHeight w:val="2700"/>
                        </w:trPr>
                        <w:tc>
                          <w:tcPr>
                            <w:tcW w:w="5190" w:type="dxa"/>
                            <w:vAlign w:val="center"/>
                          </w:tcPr>
                          <w:p w14:paraId="16A620EB" w14:textId="77777777" w:rsidR="00497EA1" w:rsidRPr="00581DB2" w:rsidRDefault="00497EA1">
                            <w:pPr>
                              <w:pStyle w:val="TableContents"/>
                              <w:jc w:val="center"/>
                              <w:rPr>
                                <w:rFonts w:ascii="Arial" w:hAnsi="Arial" w:cs="Arial"/>
                                <w:b/>
                                <w:color w:val="00A7A7" w:themeColor="accent2"/>
                                <w:sz w:val="40"/>
                              </w:rPr>
                            </w:pPr>
                            <w:r w:rsidRPr="00581DB2">
                              <w:rPr>
                                <w:rFonts w:ascii="Arial" w:hAnsi="Arial" w:cs="Arial"/>
                                <w:b/>
                                <w:color w:val="00A7A7" w:themeColor="accent2"/>
                                <w:sz w:val="40"/>
                              </w:rPr>
                              <w:t>Library News</w:t>
                            </w:r>
                          </w:p>
                          <w:p w14:paraId="7E49A106" w14:textId="77777777" w:rsidR="00497EA1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69B35239" w14:textId="77777777" w:rsidR="00497EA1" w:rsidRPr="00581DB2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  <w:b/>
                                <w:color w:val="00A7A7" w:themeColor="accent2"/>
                              </w:rPr>
                            </w:pPr>
                            <w:r w:rsidRPr="00581DB2">
                              <w:rPr>
                                <w:rFonts w:ascii="Arial" w:hAnsi="Arial" w:cs="Arial"/>
                                <w:b/>
                                <w:color w:val="00A7A7" w:themeColor="accent2"/>
                              </w:rPr>
                              <w:t>Are you a parent?  Do you have children under ten?</w:t>
                            </w:r>
                          </w:p>
                          <w:p w14:paraId="1F66360B" w14:textId="77777777" w:rsidR="00497EA1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Now you can make a story CD for them, so they can hear your voice.  Record a bedtime story and send it to them on a CD.  Find out more in the library.</w:t>
                            </w:r>
                          </w:p>
                        </w:tc>
                        <w:tc>
                          <w:tcPr>
                            <w:tcW w:w="3836" w:type="dxa"/>
                            <w:vAlign w:val="center"/>
                          </w:tcPr>
                          <w:p w14:paraId="2F33F59A" w14:textId="77777777" w:rsidR="00497EA1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761D1DC" w14:textId="77777777" w:rsidR="00497EA1" w:rsidRPr="00581DB2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  <w:b/>
                                <w:color w:val="00A7A7" w:themeColor="accent2"/>
                              </w:rPr>
                            </w:pPr>
                            <w:r w:rsidRPr="00581DB2">
                              <w:rPr>
                                <w:rFonts w:ascii="Arial" w:hAnsi="Arial" w:cs="Arial"/>
                                <w:b/>
                                <w:color w:val="00A7A7" w:themeColor="accent2"/>
                              </w:rPr>
                              <w:t xml:space="preserve">Do you want to make a card? </w:t>
                            </w:r>
                          </w:p>
                          <w:p w14:paraId="7EBCD89C" w14:textId="77777777" w:rsidR="00497EA1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Come to one of our craft classes in the library - we do card making, model making, puppet making and much more.  Look out for posters on the wings.</w:t>
                            </w:r>
                          </w:p>
                        </w:tc>
                      </w:tr>
                      <w:tr w:rsidR="00497EA1" w14:paraId="30066435" w14:textId="77777777" w:rsidTr="00D750AF">
                        <w:tc>
                          <w:tcPr>
                            <w:tcW w:w="5190" w:type="dxa"/>
                            <w:vAlign w:val="center"/>
                          </w:tcPr>
                          <w:p w14:paraId="703DFF55" w14:textId="77777777" w:rsidR="00497EA1" w:rsidRPr="00581DB2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  <w:color w:val="00A7A7" w:themeColor="accent2"/>
                              </w:rPr>
                            </w:pPr>
                            <w:r w:rsidRPr="00581DB2">
                              <w:rPr>
                                <w:rFonts w:ascii="Arial" w:hAnsi="Arial" w:cs="Arial"/>
                                <w:b/>
                                <w:color w:val="00A7A7" w:themeColor="accent2"/>
                              </w:rPr>
                              <w:t>Do you have a story, something funny or a picture to share?</w:t>
                            </w:r>
                            <w:r w:rsidRPr="00581DB2">
                              <w:rPr>
                                <w:rFonts w:ascii="Arial" w:hAnsi="Arial" w:cs="Arial"/>
                                <w:color w:val="00A7A7" w:themeColor="accent2"/>
                              </w:rPr>
                              <w:t xml:space="preserve"> </w:t>
                            </w:r>
                            <w:r w:rsidRPr="00581DB2">
                              <w:rPr>
                                <w:rFonts w:ascii="Arial" w:hAnsi="Arial" w:cs="Arial"/>
                                <w:b/>
                                <w:color w:val="00A7A7" w:themeColor="accent2"/>
                              </w:rPr>
                              <w:t>Why not put it in our magazine?</w:t>
                            </w:r>
                          </w:p>
                          <w:p w14:paraId="1579433D" w14:textId="77777777" w:rsidR="00497EA1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Please give your work to our librarian.  If your art is too big or 3D, we will sort it out for you.</w:t>
                            </w:r>
                          </w:p>
                        </w:tc>
                        <w:tc>
                          <w:tcPr>
                            <w:tcW w:w="3836" w:type="dxa"/>
                            <w:vAlign w:val="center"/>
                          </w:tcPr>
                          <w:p w14:paraId="6815293D" w14:textId="77777777" w:rsidR="00497EA1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EDBFE34" w14:textId="77777777" w:rsidR="00497EA1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</w:rPr>
                            </w:pPr>
                            <w:r w:rsidRPr="00581DB2">
                              <w:rPr>
                                <w:rFonts w:ascii="Arial" w:hAnsi="Arial" w:cs="Arial"/>
                                <w:b/>
                                <w:color w:val="00A7A7" w:themeColor="accent2"/>
                              </w:rPr>
                              <w:t>We have lots of talking books on CD</w:t>
                            </w:r>
                            <w:r>
                              <w:rPr>
                                <w:rFonts w:ascii="Arial" w:hAnsi="Arial" w:cs="Arial"/>
                              </w:rPr>
                              <w:t>, if you like listening to stories.</w:t>
                            </w:r>
                          </w:p>
                          <w:p w14:paraId="28B3B9BA" w14:textId="77777777" w:rsidR="00497EA1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We also have DVDs you can watch on one of our computers</w:t>
                            </w:r>
                          </w:p>
                          <w:p w14:paraId="11E8EE30" w14:textId="77777777" w:rsidR="00497EA1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i/>
                              </w:rPr>
                              <w:t>Enhanced prisoners only.</w:t>
                            </w:r>
                          </w:p>
                        </w:tc>
                      </w:tr>
                      <w:tr w:rsidR="00497EA1" w14:paraId="0A93D044" w14:textId="77777777" w:rsidTr="00D750AF">
                        <w:tc>
                          <w:tcPr>
                            <w:tcW w:w="5190" w:type="dxa"/>
                            <w:vAlign w:val="center"/>
                            <w:hideMark/>
                          </w:tcPr>
                          <w:p w14:paraId="003F04A6" w14:textId="77777777" w:rsidR="00497EA1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  <w:b/>
                                <w:color w:val="F79A68" w:themeColor="accent4" w:themeTint="99"/>
                              </w:rPr>
                            </w:pPr>
                          </w:p>
                          <w:p w14:paraId="0CA1FB0C" w14:textId="77777777" w:rsidR="00497EA1" w:rsidRPr="00581DB2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  <w:b/>
                                <w:color w:val="00A7A7" w:themeColor="accent2"/>
                              </w:rPr>
                            </w:pPr>
                            <w:r w:rsidRPr="00581DB2">
                              <w:rPr>
                                <w:rFonts w:ascii="Arial" w:hAnsi="Arial" w:cs="Arial"/>
                                <w:b/>
                                <w:color w:val="00A7A7" w:themeColor="accent2"/>
                              </w:rPr>
                              <w:t>Do you enjoy writing, drawing or making things? Do you want to win something?</w:t>
                            </w:r>
                          </w:p>
                          <w:p w14:paraId="3D28AB51" w14:textId="77777777" w:rsidR="00497EA1" w:rsidRPr="0097060E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</w:rPr>
                            </w:pPr>
                            <w:r w:rsidRPr="0097060E">
                              <w:rPr>
                                <w:rFonts w:ascii="Arial" w:hAnsi="Arial" w:cs="Arial"/>
                              </w:rPr>
                              <w:t xml:space="preserve">Then enter our Arts competition!  This year is 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all about </w:t>
                            </w:r>
                            <w:r w:rsidRPr="0097060E">
                              <w:rPr>
                                <w:rFonts w:ascii="Arial" w:hAnsi="Arial" w:cs="Arial"/>
                              </w:rPr>
                              <w:t>'dreams': write or draw your dream.</w:t>
                            </w:r>
                          </w:p>
                          <w:p w14:paraId="5C410DDE" w14:textId="77777777" w:rsidR="00497EA1" w:rsidRPr="0097060E" w:rsidRDefault="00497EA1" w:rsidP="00D750AF">
                            <w:pPr>
                              <w:pStyle w:val="TableContents"/>
                              <w:numPr>
                                <w:ilvl w:val="0"/>
                                <w:numId w:val="35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rPr>
                                <w:rFonts w:ascii="Arial" w:hAnsi="Arial" w:cs="Arial"/>
                              </w:rPr>
                            </w:pPr>
                            <w:r w:rsidRPr="0097060E">
                              <w:rPr>
                                <w:rFonts w:ascii="Arial" w:hAnsi="Arial" w:cs="Arial"/>
                              </w:rPr>
                              <w:t xml:space="preserve">Ask the library staff for an entry form. </w:t>
                            </w:r>
                          </w:p>
                          <w:p w14:paraId="46BDEB32" w14:textId="77777777" w:rsidR="00497EA1" w:rsidRPr="0097060E" w:rsidRDefault="00497EA1" w:rsidP="00D750AF">
                            <w:pPr>
                              <w:pStyle w:val="TableContents"/>
                              <w:numPr>
                                <w:ilvl w:val="0"/>
                                <w:numId w:val="35"/>
                              </w:numPr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pBdr>
                              <w:rPr>
                                <w:rFonts w:ascii="Arial" w:hAnsi="Arial" w:cs="Arial"/>
                              </w:rPr>
                            </w:pPr>
                            <w:r w:rsidRPr="0097060E">
                              <w:rPr>
                                <w:rFonts w:ascii="Arial" w:hAnsi="Arial" w:cs="Arial"/>
                              </w:rPr>
                              <w:t>Closing date 14</w:t>
                            </w:r>
                            <w:r w:rsidRPr="0097060E">
                              <w:rPr>
                                <w:rFonts w:ascii="Arial" w:hAnsi="Arial" w:cs="Arial"/>
                                <w:vertAlign w:val="superscript"/>
                              </w:rPr>
                              <w:t>th</w:t>
                            </w:r>
                            <w:r w:rsidRPr="0097060E">
                              <w:rPr>
                                <w:rFonts w:ascii="Arial" w:hAnsi="Arial" w:cs="Arial"/>
                              </w:rPr>
                              <w:t xml:space="preserve"> April.</w:t>
                            </w:r>
                          </w:p>
                        </w:tc>
                        <w:tc>
                          <w:tcPr>
                            <w:tcW w:w="3836" w:type="dxa"/>
                            <w:vAlign w:val="center"/>
                            <w:hideMark/>
                          </w:tcPr>
                          <w:p w14:paraId="7EF4A611" w14:textId="77777777" w:rsidR="00497EA1" w:rsidRPr="0097060E" w:rsidRDefault="00497EA1">
                            <w:pPr>
                              <w:pStyle w:val="TableContents"/>
                              <w:rPr>
                                <w:rFonts w:ascii="Arial" w:hAnsi="Arial" w:cs="Arial"/>
                              </w:rPr>
                            </w:pPr>
                            <w:r w:rsidRPr="00581DB2">
                              <w:rPr>
                                <w:rFonts w:ascii="Arial" w:hAnsi="Arial" w:cs="Arial"/>
                                <w:b/>
                                <w:color w:val="00A7A7" w:themeColor="accent2"/>
                              </w:rPr>
                              <w:t>We have prison newspapers and information</w:t>
                            </w:r>
                            <w:r w:rsidRPr="00581DB2">
                              <w:rPr>
                                <w:rFonts w:ascii="Arial" w:hAnsi="Arial" w:cs="Arial"/>
                                <w:color w:val="00A7A7" w:themeColor="accent2"/>
                              </w:rPr>
                              <w:t xml:space="preserve"> </w:t>
                            </w:r>
                            <w:r w:rsidRPr="0097060E">
                              <w:rPr>
                                <w:rFonts w:ascii="Arial" w:hAnsi="Arial" w:cs="Arial"/>
                              </w:rPr>
                              <w:t>about life in prison and on release.  Ask an orderly for help.</w:t>
                            </w:r>
                          </w:p>
                        </w:tc>
                      </w:tr>
                    </w:tbl>
                    <w:p w14:paraId="63A97E5E" w14:textId="77777777" w:rsidR="00497EA1" w:rsidRDefault="00497EA1" w:rsidP="00851CB4"/>
                  </w:txbxContent>
                </v:textbox>
                <w10:wrap anchorx="margin"/>
              </v:shape>
            </w:pict>
          </mc:Fallback>
        </mc:AlternateContent>
      </w:r>
    </w:p>
    <w:p w14:paraId="42AC50C4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67A3509C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F584F9A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9F2CC77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29AE571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B6115C4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168CC178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0E6D417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22633260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5290534F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05D8CDA7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69562BE0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29DE10A9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731E688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6065BFA7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3A76581D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691F2055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6A2847E0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265A44E7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012144D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00A1CBA2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5A0DAA7E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595276CB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4BA438F0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6293E4E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27481E7D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14C66779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1A7C3A11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2ACC5EFE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7D64EE51" w14:textId="77777777" w:rsidR="00851CB4" w:rsidRDefault="00851CB4" w:rsidP="00851CB4">
      <w:pPr>
        <w:tabs>
          <w:tab w:val="left" w:pos="3825"/>
        </w:tabs>
        <w:rPr>
          <w:rFonts w:ascii="Arial" w:eastAsia="Times New Roman" w:hAnsi="Arial" w:cs="Arial"/>
          <w:b/>
          <w:lang w:eastAsia="en-GB"/>
        </w:rPr>
      </w:pPr>
    </w:p>
    <w:p w14:paraId="24179489" w14:textId="77777777" w:rsidR="00851CB4" w:rsidRPr="00D750AF" w:rsidRDefault="00851CB4" w:rsidP="00851CB4">
      <w:pPr>
        <w:pStyle w:val="Body"/>
        <w:spacing w:after="0" w:line="240" w:lineRule="auto"/>
        <w:rPr>
          <w:rFonts w:ascii="Arial" w:hAnsi="Arial" w:cs="Arial"/>
          <w:b/>
        </w:rPr>
      </w:pPr>
      <w:r w:rsidRPr="00D750AF">
        <w:rPr>
          <w:rFonts w:ascii="Arial" w:hAnsi="Arial" w:cs="Arial"/>
          <w:b/>
        </w:rPr>
        <w:t>Activities</w:t>
      </w:r>
    </w:p>
    <w:p w14:paraId="37AA1008" w14:textId="77777777" w:rsidR="00851CB4" w:rsidRPr="00D750AF" w:rsidRDefault="00851CB4" w:rsidP="00851CB4">
      <w:pPr>
        <w:pStyle w:val="Body"/>
        <w:spacing w:after="0" w:line="240" w:lineRule="auto"/>
        <w:rPr>
          <w:rFonts w:ascii="Arial" w:hAnsi="Arial" w:cs="Arial"/>
        </w:rPr>
      </w:pPr>
    </w:p>
    <w:p w14:paraId="1235C898" w14:textId="77777777" w:rsidR="00851CB4" w:rsidRPr="00D750AF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D750AF">
        <w:rPr>
          <w:rFonts w:ascii="Arial" w:hAnsi="Arial" w:cs="Arial"/>
        </w:rPr>
        <w:t>8a</w:t>
      </w:r>
      <w:r w:rsidRPr="00D750AF">
        <w:rPr>
          <w:rFonts w:ascii="Arial" w:hAnsi="Arial" w:cs="Arial"/>
        </w:rPr>
        <w:tab/>
        <w:t xml:space="preserve">Highlight or underline in different </w:t>
      </w:r>
      <w:proofErr w:type="spellStart"/>
      <w:r w:rsidRPr="00D750AF">
        <w:rPr>
          <w:rFonts w:ascii="Arial" w:hAnsi="Arial" w:cs="Arial"/>
        </w:rPr>
        <w:t>colours</w:t>
      </w:r>
      <w:proofErr w:type="spellEnd"/>
      <w:r w:rsidRPr="00D750A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the words:</w:t>
      </w:r>
    </w:p>
    <w:p w14:paraId="345D1FD9" w14:textId="77777777" w:rsidR="00851CB4" w:rsidRPr="00D750AF" w:rsidRDefault="00851CB4" w:rsidP="00851CB4">
      <w:pPr>
        <w:pStyle w:val="Body"/>
        <w:numPr>
          <w:ilvl w:val="0"/>
          <w:numId w:val="40"/>
        </w:numPr>
        <w:spacing w:after="0" w:line="240" w:lineRule="auto"/>
        <w:rPr>
          <w:rFonts w:ascii="Arial" w:hAnsi="Arial" w:cs="Arial"/>
        </w:rPr>
      </w:pPr>
      <w:r w:rsidRPr="00D750AF">
        <w:rPr>
          <w:rFonts w:ascii="Arial" w:hAnsi="Arial" w:cs="Arial"/>
        </w:rPr>
        <w:t>you know</w:t>
      </w:r>
    </w:p>
    <w:p w14:paraId="739B9D3F" w14:textId="77777777" w:rsidR="00851CB4" w:rsidRPr="00D750AF" w:rsidRDefault="00851CB4" w:rsidP="00851CB4">
      <w:pPr>
        <w:pStyle w:val="Body"/>
        <w:numPr>
          <w:ilvl w:val="0"/>
          <w:numId w:val="40"/>
        </w:numPr>
        <w:spacing w:after="0" w:line="240" w:lineRule="auto"/>
        <w:rPr>
          <w:rFonts w:ascii="Arial" w:hAnsi="Arial" w:cs="Arial"/>
        </w:rPr>
      </w:pPr>
      <w:r w:rsidRPr="00D750AF">
        <w:rPr>
          <w:rFonts w:ascii="Arial" w:hAnsi="Arial" w:cs="Arial"/>
        </w:rPr>
        <w:t>you can guess</w:t>
      </w:r>
    </w:p>
    <w:p w14:paraId="33EC7CCA" w14:textId="77777777" w:rsidR="00851CB4" w:rsidRPr="00D750AF" w:rsidRDefault="00851CB4" w:rsidP="00851CB4">
      <w:pPr>
        <w:pStyle w:val="Body"/>
        <w:numPr>
          <w:ilvl w:val="0"/>
          <w:numId w:val="40"/>
        </w:numPr>
        <w:spacing w:after="0" w:line="240" w:lineRule="auto"/>
        <w:rPr>
          <w:rFonts w:ascii="Arial" w:hAnsi="Arial" w:cs="Arial"/>
        </w:rPr>
      </w:pPr>
      <w:r w:rsidRPr="00D750AF">
        <w:rPr>
          <w:rFonts w:ascii="Arial" w:hAnsi="Arial" w:cs="Arial"/>
        </w:rPr>
        <w:t>you need to find out.</w:t>
      </w:r>
    </w:p>
    <w:p w14:paraId="127C1173" w14:textId="77777777" w:rsidR="00851CB4" w:rsidRPr="00D750AF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3CB627DE" w14:textId="77777777" w:rsidR="00851CB4" w:rsidRPr="00D750AF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D750AF">
        <w:rPr>
          <w:rFonts w:ascii="Arial" w:hAnsi="Arial" w:cs="Arial"/>
        </w:rPr>
        <w:t>8b</w:t>
      </w:r>
      <w:r w:rsidRPr="00D750AF">
        <w:rPr>
          <w:rFonts w:ascii="Arial" w:hAnsi="Arial" w:cs="Arial"/>
        </w:rPr>
        <w:tab/>
      </w:r>
      <w:r>
        <w:rPr>
          <w:rFonts w:ascii="Arial" w:hAnsi="Arial" w:cs="Arial"/>
        </w:rPr>
        <w:t xml:space="preserve">What goes on in your prison library?  Make a list or a poster like this one. </w:t>
      </w:r>
    </w:p>
    <w:p w14:paraId="3324473E" w14:textId="77777777" w:rsidR="00851CB4" w:rsidRPr="00D750AF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11CDD5F7" w14:textId="77777777" w:rsidR="00851CB4" w:rsidRPr="00D750AF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D750AF">
        <w:rPr>
          <w:rFonts w:ascii="Arial" w:hAnsi="Arial" w:cs="Arial"/>
        </w:rPr>
        <w:t>8c</w:t>
      </w:r>
      <w:r w:rsidRPr="00D750AF">
        <w:rPr>
          <w:rFonts w:ascii="Arial" w:hAnsi="Arial" w:cs="Arial"/>
        </w:rPr>
        <w:tab/>
        <w:t>Choose one of the activities in the text</w:t>
      </w:r>
      <w:r>
        <w:rPr>
          <w:rFonts w:ascii="Arial" w:hAnsi="Arial" w:cs="Arial"/>
        </w:rPr>
        <w:t>, for example, making a card. H</w:t>
      </w:r>
      <w:r w:rsidRPr="00D750AF">
        <w:rPr>
          <w:rFonts w:ascii="Arial" w:hAnsi="Arial" w:cs="Arial"/>
        </w:rPr>
        <w:t>ave a go!</w:t>
      </w:r>
    </w:p>
    <w:p w14:paraId="2096204D" w14:textId="77777777" w:rsidR="00851CB4" w:rsidRPr="00DC7D30" w:rsidRDefault="00851CB4" w:rsidP="00851CB4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color w:val="000000"/>
        </w:rPr>
      </w:pPr>
      <w:r w:rsidRPr="00DC7D30">
        <w:rPr>
          <w:rStyle w:val="eop"/>
          <w:rFonts w:ascii="Arial" w:hAnsi="Arial" w:cs="Arial"/>
          <w:color w:val="000000"/>
        </w:rPr>
        <w:t> </w:t>
      </w:r>
    </w:p>
    <w:p w14:paraId="3A61ECF6" w14:textId="77777777" w:rsidR="00851CB4" w:rsidRDefault="00851CB4" w:rsidP="00851CB4">
      <w:pPr>
        <w:tabs>
          <w:tab w:val="left" w:pos="1155"/>
        </w:tabs>
        <w:rPr>
          <w:rFonts w:ascii="Arial" w:eastAsia="Times New Roman" w:hAnsi="Arial" w:cs="Arial"/>
          <w:b/>
          <w:lang w:eastAsia="en-GB"/>
        </w:rPr>
      </w:pPr>
    </w:p>
    <w:p w14:paraId="59CC5BAD" w14:textId="77777777" w:rsidR="00851CB4" w:rsidRDefault="00851CB4" w:rsidP="00851CB4">
      <w:pPr>
        <w:tabs>
          <w:tab w:val="left" w:pos="1155"/>
        </w:tabs>
        <w:rPr>
          <w:rFonts w:ascii="Arial" w:eastAsia="Times New Roman" w:hAnsi="Arial" w:cs="Arial"/>
          <w:b/>
          <w:lang w:eastAsia="en-GB"/>
        </w:rPr>
      </w:pPr>
    </w:p>
    <w:p w14:paraId="0FE5F28A" w14:textId="77777777" w:rsidR="00851CB4" w:rsidRPr="0073011C" w:rsidRDefault="00851CB4" w:rsidP="00851CB4">
      <w:pPr>
        <w:tabs>
          <w:tab w:val="left" w:pos="1155"/>
        </w:tabs>
        <w:rPr>
          <w:rFonts w:ascii="Arial" w:eastAsia="Times New Roman" w:hAnsi="Arial" w:cs="Arial"/>
          <w:b/>
          <w:lang w:eastAsia="en-GB"/>
        </w:rPr>
      </w:pPr>
    </w:p>
    <w:p w14:paraId="039640D3" w14:textId="77777777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b/>
          <w:color w:val="000000"/>
        </w:rPr>
      </w:pPr>
      <w:r w:rsidRPr="00664FA1">
        <w:rPr>
          <w:rFonts w:ascii="Arial" w:hAnsi="Arial" w:cs="Arial"/>
          <w:b/>
          <w:color w:val="000000"/>
        </w:rPr>
        <w:lastRenderedPageBreak/>
        <w:t>Text 9</w:t>
      </w:r>
    </w:p>
    <w:p w14:paraId="364183F8" w14:textId="77777777" w:rsidR="00851CB4" w:rsidRPr="00664FA1" w:rsidRDefault="00851CB4" w:rsidP="00851CB4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noProof/>
          <w:color w:val="000000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58852E59" wp14:editId="084FFCCE">
                <wp:simplePos x="0" y="0"/>
                <wp:positionH relativeFrom="margin">
                  <wp:align>right</wp:align>
                </wp:positionH>
                <wp:positionV relativeFrom="paragraph">
                  <wp:posOffset>63500</wp:posOffset>
                </wp:positionV>
                <wp:extent cx="5667375" cy="4924425"/>
                <wp:effectExtent l="19050" t="19050" r="47625" b="47625"/>
                <wp:wrapNone/>
                <wp:docPr id="143" name="Rectangle: Rounded Corners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7375" cy="492442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1AB90A" id="Rectangle: Rounded Corners 143" o:spid="_x0000_s1026" style="position:absolute;margin-left:395.05pt;margin-top:5pt;width:446.25pt;height:387.75pt;z-index:2518507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" filled="f" strokecolor="#51145c [3209]" strokeweight="4.5pt">
                <w10:wrap anchorx="margin"/>
              </v:roundrect>
            </w:pict>
          </mc:Fallback>
        </mc:AlternateContent>
      </w:r>
    </w:p>
    <w:p w14:paraId="0A70861B" w14:textId="77777777" w:rsidR="00851CB4" w:rsidRPr="00664FA1" w:rsidRDefault="00851CB4" w:rsidP="00851CB4">
      <w:pPr>
        <w:rPr>
          <w:rFonts w:ascii="Arial" w:eastAsia="Times New Roman" w:hAnsi="Arial" w:cs="Arial"/>
          <w:lang w:eastAsia="en-GB"/>
        </w:rPr>
      </w:pPr>
      <w:r>
        <w:rPr>
          <w:rFonts w:ascii="Arial" w:eastAsia="Times New Roman" w:hAnsi="Arial" w:cs="Arial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7FA21099" wp14:editId="0763AC68">
                <wp:simplePos x="0" y="0"/>
                <wp:positionH relativeFrom="margin">
                  <wp:align>center</wp:align>
                </wp:positionH>
                <wp:positionV relativeFrom="paragraph">
                  <wp:posOffset>97790</wp:posOffset>
                </wp:positionV>
                <wp:extent cx="4714875" cy="533400"/>
                <wp:effectExtent l="0" t="0" r="28575" b="19050"/>
                <wp:wrapNone/>
                <wp:docPr id="146" name="Rectangle: Rounded Corners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14875" cy="5334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D69584" id="Rectangle: Rounded Corners 146" o:spid="_x0000_s1026" style="position:absolute;margin-left:0;margin-top:7.7pt;width:371.25pt;height:42pt;z-index:2518528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" filled="f" strokecolor="#51145c [3209]" strokeweight="2pt">
                <w10:wrap anchorx="margin"/>
              </v:roundrect>
            </w:pict>
          </mc:Fallback>
        </mc:AlternateContent>
      </w:r>
    </w:p>
    <w:p w14:paraId="19D57874" w14:textId="77777777" w:rsidR="00851CB4" w:rsidRPr="00664FA1" w:rsidRDefault="00851CB4" w:rsidP="00851CB4">
      <w:pPr>
        <w:rPr>
          <w:rFonts w:ascii="Arial" w:eastAsia="Times New Roman" w:hAnsi="Arial" w:cs="Arial"/>
          <w:lang w:eastAsia="en-GB"/>
        </w:rPr>
      </w:pPr>
      <w:r w:rsidRPr="00A50338">
        <w:rPr>
          <w:rFonts w:ascii="Arial" w:hAnsi="Arial" w:cs="Arial"/>
          <w:b/>
          <w:noProof/>
          <w:color w:val="000000"/>
        </w:rPr>
        <mc:AlternateContent>
          <mc:Choice Requires="wps">
            <w:drawing>
              <wp:anchor distT="45720" distB="45720" distL="114300" distR="114300" simplePos="0" relativeHeight="251851776" behindDoc="0" locked="0" layoutInCell="1" allowOverlap="1" wp14:anchorId="15D9B7C6" wp14:editId="67F0FE6D">
                <wp:simplePos x="0" y="0"/>
                <wp:positionH relativeFrom="margin">
                  <wp:align>center</wp:align>
                </wp:positionH>
                <wp:positionV relativeFrom="paragraph">
                  <wp:posOffset>13404</wp:posOffset>
                </wp:positionV>
                <wp:extent cx="4619625" cy="1404620"/>
                <wp:effectExtent l="0" t="0" r="0" b="0"/>
                <wp:wrapSquare wrapText="bothSides"/>
                <wp:docPr id="14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196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61C8CB" w14:textId="77777777" w:rsidR="00497EA1" w:rsidRPr="003B37D4" w:rsidRDefault="00497EA1" w:rsidP="00851CB4">
                            <w:pPr>
                              <w:jc w:val="center"/>
                              <w:rPr>
                                <w:rFonts w:ascii="Comic Sans MS" w:hAnsi="Comic Sans MS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3B37D4">
                              <w:rPr>
                                <w:rFonts w:ascii="Comic Sans MS" w:hAnsi="Comic Sans MS" w:cs="Arial"/>
                                <w:b/>
                                <w:sz w:val="32"/>
                                <w:szCs w:val="32"/>
                              </w:rPr>
                              <w:t>Grow your own lavender from seeds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D9B7C6" id="_x0000_s1037" type="#_x0000_t202" style="position:absolute;margin-left:0;margin-top:1.05pt;width:363.75pt;height:110.6pt;z-index:25185177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" filled="f" stroked="f">
                <v:textbox style="mso-fit-shape-to-text:t">
                  <w:txbxContent>
                    <w:p w14:paraId="7861C8CB" w14:textId="77777777" w:rsidR="00497EA1" w:rsidRPr="003B37D4" w:rsidRDefault="00497EA1" w:rsidP="00851CB4">
                      <w:pPr>
                        <w:jc w:val="center"/>
                        <w:rPr>
                          <w:rFonts w:ascii="Comic Sans MS" w:hAnsi="Comic Sans MS" w:cs="Arial"/>
                          <w:b/>
                          <w:sz w:val="32"/>
                          <w:szCs w:val="32"/>
                        </w:rPr>
                      </w:pPr>
                      <w:r w:rsidRPr="003B37D4">
                        <w:rPr>
                          <w:rFonts w:ascii="Comic Sans MS" w:hAnsi="Comic Sans MS" w:cs="Arial"/>
                          <w:b/>
                          <w:sz w:val="32"/>
                          <w:szCs w:val="32"/>
                        </w:rPr>
                        <w:t>Grow your own lavender from seeds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D7AA7EC" w14:textId="77777777" w:rsidR="00851CB4" w:rsidRPr="00454F56" w:rsidRDefault="00851CB4" w:rsidP="00851CB4">
      <w:pPr>
        <w:rPr>
          <w:rFonts w:ascii="Arial" w:eastAsia="Times New Roman" w:hAnsi="Arial" w:cs="Arial"/>
          <w:lang w:eastAsia="en-GB"/>
        </w:rPr>
      </w:pPr>
    </w:p>
    <w:p w14:paraId="5588E1E6" w14:textId="77777777" w:rsidR="00851CB4" w:rsidRPr="00454F56" w:rsidRDefault="00851CB4" w:rsidP="00851CB4">
      <w:pPr>
        <w:rPr>
          <w:rFonts w:ascii="Arial" w:eastAsia="Times New Roman" w:hAnsi="Arial" w:cs="Arial"/>
          <w:lang w:eastAsia="en-GB"/>
        </w:rPr>
      </w:pPr>
    </w:p>
    <w:p w14:paraId="7F4F143C" w14:textId="0725C609" w:rsidR="00851CB4" w:rsidRPr="00454F56" w:rsidRDefault="00884B26" w:rsidP="00851CB4">
      <w:pPr>
        <w:rPr>
          <w:rFonts w:ascii="Arial" w:eastAsia="Times New Roman" w:hAnsi="Arial" w:cs="Arial"/>
          <w:lang w:eastAsia="en-GB"/>
        </w:rPr>
      </w:pPr>
      <w:r>
        <w:rPr>
          <w:rFonts w:ascii="Helvetica" w:hAnsi="Helvetica" w:cs="Helvetica"/>
          <w:noProof/>
          <w:lang w:val="en-US"/>
        </w:rPr>
        <w:drawing>
          <wp:anchor distT="0" distB="0" distL="114300" distR="114300" simplePos="0" relativeHeight="251865088" behindDoc="1" locked="0" layoutInCell="1" allowOverlap="1" wp14:anchorId="470FCFE3" wp14:editId="70BADCF9">
            <wp:simplePos x="0" y="0"/>
            <wp:positionH relativeFrom="column">
              <wp:posOffset>591820</wp:posOffset>
            </wp:positionH>
            <wp:positionV relativeFrom="paragraph">
              <wp:posOffset>5715</wp:posOffset>
            </wp:positionV>
            <wp:extent cx="1076325" cy="1076325"/>
            <wp:effectExtent l="0" t="0" r="9525" b="9525"/>
            <wp:wrapTight wrapText="bothSides">
              <wp:wrapPolygon edited="0">
                <wp:start x="0" y="0"/>
                <wp:lineTo x="0" y="21409"/>
                <wp:lineTo x="21409" y="21409"/>
                <wp:lineTo x="21409" y="0"/>
                <wp:lineTo x="0" y="0"/>
              </wp:wrapPolygon>
            </wp:wrapTight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37D4" w:rsidRPr="00A50338">
        <w:rPr>
          <w:rFonts w:ascii="Arial" w:hAnsi="Arial" w:cs="Arial"/>
          <w:b/>
          <w:noProof/>
          <w:color w:val="000000"/>
        </w:rPr>
        <mc:AlternateContent>
          <mc:Choice Requires="wps">
            <w:drawing>
              <wp:anchor distT="45720" distB="45720" distL="114300" distR="114300" simplePos="0" relativeHeight="251853824" behindDoc="0" locked="0" layoutInCell="1" allowOverlap="1" wp14:anchorId="312DB360" wp14:editId="71F1CACB">
                <wp:simplePos x="0" y="0"/>
                <wp:positionH relativeFrom="margin">
                  <wp:align>center</wp:align>
                </wp:positionH>
                <wp:positionV relativeFrom="paragraph">
                  <wp:posOffset>90359</wp:posOffset>
                </wp:positionV>
                <wp:extent cx="2258695" cy="1076325"/>
                <wp:effectExtent l="0" t="0" r="0" b="0"/>
                <wp:wrapSquare wrapText="bothSides"/>
                <wp:docPr id="1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8695" cy="1076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60FC1F" w14:textId="77777777" w:rsidR="00497EA1" w:rsidRPr="003B37D4" w:rsidRDefault="00497EA1" w:rsidP="00851CB4">
                            <w:pPr>
                              <w:rPr>
                                <w:rFonts w:ascii="Comic Sans MS" w:hAnsi="Comic Sans MS" w:cs="Arial"/>
                                <w:b/>
                              </w:rPr>
                            </w:pPr>
                            <w:r w:rsidRPr="003B37D4">
                              <w:rPr>
                                <w:rFonts w:ascii="Comic Sans MS" w:hAnsi="Comic Sans MS" w:cs="Arial"/>
                                <w:b/>
                              </w:rPr>
                              <w:t>What you need:</w:t>
                            </w:r>
                          </w:p>
                          <w:p w14:paraId="55B50C26" w14:textId="77777777" w:rsidR="00497EA1" w:rsidRPr="003B37D4" w:rsidRDefault="00497EA1" w:rsidP="00851CB4">
                            <w:pPr>
                              <w:pStyle w:val="ListParagraph"/>
                              <w:numPr>
                                <w:ilvl w:val="0"/>
                                <w:numId w:val="36"/>
                              </w:numPr>
                              <w:rPr>
                                <w:rFonts w:ascii="Comic Sans MS" w:hAnsi="Comic Sans MS" w:cs="Arial"/>
                              </w:rPr>
                            </w:pPr>
                            <w:r w:rsidRPr="003B37D4">
                              <w:rPr>
                                <w:rFonts w:ascii="Comic Sans MS" w:hAnsi="Comic Sans MS" w:cs="Arial"/>
                              </w:rPr>
                              <w:t>1 packet of seeds</w:t>
                            </w:r>
                          </w:p>
                          <w:p w14:paraId="1D9FF44F" w14:textId="77777777" w:rsidR="00497EA1" w:rsidRPr="003B37D4" w:rsidRDefault="00497EA1" w:rsidP="00851CB4">
                            <w:pPr>
                              <w:pStyle w:val="ListParagraph"/>
                              <w:numPr>
                                <w:ilvl w:val="0"/>
                                <w:numId w:val="36"/>
                              </w:numPr>
                              <w:rPr>
                                <w:rFonts w:ascii="Comic Sans MS" w:hAnsi="Comic Sans MS" w:cs="Arial"/>
                              </w:rPr>
                            </w:pPr>
                            <w:r w:rsidRPr="003B37D4">
                              <w:rPr>
                                <w:rFonts w:ascii="Comic Sans MS" w:hAnsi="Comic Sans MS" w:cs="Arial"/>
                              </w:rPr>
                              <w:t>1 small pot</w:t>
                            </w:r>
                          </w:p>
                          <w:p w14:paraId="1C6C40C2" w14:textId="77777777" w:rsidR="00497EA1" w:rsidRPr="003B37D4" w:rsidRDefault="00497EA1" w:rsidP="00851CB4">
                            <w:pPr>
                              <w:pStyle w:val="ListParagraph"/>
                              <w:numPr>
                                <w:ilvl w:val="0"/>
                                <w:numId w:val="36"/>
                              </w:numPr>
                              <w:rPr>
                                <w:rFonts w:ascii="Comic Sans MS" w:hAnsi="Comic Sans MS" w:cs="Arial"/>
                              </w:rPr>
                            </w:pPr>
                            <w:r w:rsidRPr="003B37D4">
                              <w:rPr>
                                <w:rFonts w:ascii="Comic Sans MS" w:hAnsi="Comic Sans MS" w:cs="Arial"/>
                              </w:rPr>
                              <w:t>some compost</w:t>
                            </w:r>
                          </w:p>
                          <w:p w14:paraId="7FFD25F1" w14:textId="77777777" w:rsidR="00497EA1" w:rsidRPr="00A50338" w:rsidRDefault="00497EA1" w:rsidP="00851CB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DB360" id="_x0000_s1038" type="#_x0000_t202" style="position:absolute;margin-left:0;margin-top:7.1pt;width:177.85pt;height:84.75pt;z-index:25185382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" filled="f" stroked="f">
                <v:textbox>
                  <w:txbxContent>
                    <w:p w14:paraId="5A60FC1F" w14:textId="77777777" w:rsidR="00497EA1" w:rsidRPr="003B37D4" w:rsidRDefault="00497EA1" w:rsidP="00851CB4">
                      <w:pPr>
                        <w:rPr>
                          <w:rFonts w:ascii="Comic Sans MS" w:hAnsi="Comic Sans MS" w:cs="Arial"/>
                          <w:b/>
                        </w:rPr>
                      </w:pPr>
                      <w:r w:rsidRPr="003B37D4">
                        <w:rPr>
                          <w:rFonts w:ascii="Comic Sans MS" w:hAnsi="Comic Sans MS" w:cs="Arial"/>
                          <w:b/>
                        </w:rPr>
                        <w:t>What you need:</w:t>
                      </w:r>
                    </w:p>
                    <w:p w14:paraId="55B50C26" w14:textId="77777777" w:rsidR="00497EA1" w:rsidRPr="003B37D4" w:rsidRDefault="00497EA1" w:rsidP="00851CB4">
                      <w:pPr>
                        <w:pStyle w:val="ListParagraph"/>
                        <w:numPr>
                          <w:ilvl w:val="0"/>
                          <w:numId w:val="36"/>
                        </w:numPr>
                        <w:rPr>
                          <w:rFonts w:ascii="Comic Sans MS" w:hAnsi="Comic Sans MS" w:cs="Arial"/>
                        </w:rPr>
                      </w:pPr>
                      <w:r w:rsidRPr="003B37D4">
                        <w:rPr>
                          <w:rFonts w:ascii="Comic Sans MS" w:hAnsi="Comic Sans MS" w:cs="Arial"/>
                        </w:rPr>
                        <w:t>1 packet of seeds</w:t>
                      </w:r>
                    </w:p>
                    <w:p w14:paraId="1D9FF44F" w14:textId="77777777" w:rsidR="00497EA1" w:rsidRPr="003B37D4" w:rsidRDefault="00497EA1" w:rsidP="00851CB4">
                      <w:pPr>
                        <w:pStyle w:val="ListParagraph"/>
                        <w:numPr>
                          <w:ilvl w:val="0"/>
                          <w:numId w:val="36"/>
                        </w:numPr>
                        <w:rPr>
                          <w:rFonts w:ascii="Comic Sans MS" w:hAnsi="Comic Sans MS" w:cs="Arial"/>
                        </w:rPr>
                      </w:pPr>
                      <w:r w:rsidRPr="003B37D4">
                        <w:rPr>
                          <w:rFonts w:ascii="Comic Sans MS" w:hAnsi="Comic Sans MS" w:cs="Arial"/>
                        </w:rPr>
                        <w:t>1 small pot</w:t>
                      </w:r>
                    </w:p>
                    <w:p w14:paraId="1C6C40C2" w14:textId="77777777" w:rsidR="00497EA1" w:rsidRPr="003B37D4" w:rsidRDefault="00497EA1" w:rsidP="00851CB4">
                      <w:pPr>
                        <w:pStyle w:val="ListParagraph"/>
                        <w:numPr>
                          <w:ilvl w:val="0"/>
                          <w:numId w:val="36"/>
                        </w:numPr>
                        <w:rPr>
                          <w:rFonts w:ascii="Comic Sans MS" w:hAnsi="Comic Sans MS" w:cs="Arial"/>
                        </w:rPr>
                      </w:pPr>
                      <w:r w:rsidRPr="003B37D4">
                        <w:rPr>
                          <w:rFonts w:ascii="Comic Sans MS" w:hAnsi="Comic Sans MS" w:cs="Arial"/>
                        </w:rPr>
                        <w:t>some compost</w:t>
                      </w:r>
                    </w:p>
                    <w:p w14:paraId="7FFD25F1" w14:textId="77777777" w:rsidR="00497EA1" w:rsidRPr="00A50338" w:rsidRDefault="00497EA1" w:rsidP="00851CB4"/>
                  </w:txbxContent>
                </v:textbox>
                <w10:wrap type="square" anchorx="margin"/>
              </v:shape>
            </w:pict>
          </mc:Fallback>
        </mc:AlternateContent>
      </w:r>
      <w:r w:rsidR="003B37D4">
        <w:rPr>
          <w:rFonts w:ascii="Helvetica" w:hAnsi="Helvetica" w:cs="Helvetica"/>
          <w:noProof/>
          <w:lang w:val="en-US"/>
        </w:rPr>
        <w:drawing>
          <wp:anchor distT="0" distB="0" distL="114300" distR="114300" simplePos="0" relativeHeight="251864064" behindDoc="1" locked="0" layoutInCell="1" allowOverlap="1" wp14:anchorId="65A47929" wp14:editId="001ED3D8">
            <wp:simplePos x="0" y="0"/>
            <wp:positionH relativeFrom="column">
              <wp:posOffset>4086877</wp:posOffset>
            </wp:positionH>
            <wp:positionV relativeFrom="paragraph">
              <wp:posOffset>6093</wp:posOffset>
            </wp:positionV>
            <wp:extent cx="1076325" cy="1076325"/>
            <wp:effectExtent l="0" t="0" r="9525" b="9525"/>
            <wp:wrapTight wrapText="bothSides">
              <wp:wrapPolygon edited="0">
                <wp:start x="0" y="0"/>
                <wp:lineTo x="0" y="21409"/>
                <wp:lineTo x="21409" y="21409"/>
                <wp:lineTo x="21409" y="0"/>
                <wp:lineTo x="0" y="0"/>
              </wp:wrapPolygon>
            </wp:wrapTight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C84047" w14:textId="0E358520" w:rsidR="00851CB4" w:rsidRPr="00454F56" w:rsidRDefault="00851CB4" w:rsidP="00851CB4">
      <w:pPr>
        <w:rPr>
          <w:rFonts w:ascii="Arial" w:eastAsia="Times New Roman" w:hAnsi="Arial" w:cs="Arial"/>
          <w:lang w:eastAsia="en-GB"/>
        </w:rPr>
      </w:pPr>
    </w:p>
    <w:p w14:paraId="7856AEA5" w14:textId="77777777" w:rsidR="00851CB4" w:rsidRDefault="00851CB4" w:rsidP="00851CB4">
      <w:pPr>
        <w:rPr>
          <w:rFonts w:ascii="Arial" w:eastAsia="Times New Roman" w:hAnsi="Arial" w:cs="Arial"/>
          <w:lang w:eastAsia="en-GB"/>
        </w:rPr>
      </w:pPr>
    </w:p>
    <w:p w14:paraId="3076DB64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5ACB5116" w14:textId="34676639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  <w:r>
        <w:rPr>
          <w:rFonts w:ascii="Arial" w:eastAsia="Times New Roman" w:hAnsi="Arial" w:cs="Arial"/>
          <w:lang w:eastAsia="en-GB"/>
        </w:rPr>
        <w:t>-</w:t>
      </w:r>
    </w:p>
    <w:p w14:paraId="44F296F4" w14:textId="5A2B87D1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2995DFF1" w14:textId="53065556" w:rsidR="00851CB4" w:rsidRPr="00A50338" w:rsidRDefault="00792866" w:rsidP="00851CB4">
      <w:pPr>
        <w:rPr>
          <w:rFonts w:ascii="Arial" w:eastAsia="Times New Roman" w:hAnsi="Arial" w:cs="Arial"/>
          <w:lang w:eastAsia="en-GB"/>
        </w:rPr>
      </w:pPr>
      <w:r>
        <w:rPr>
          <w:rFonts w:ascii="Arial" w:eastAsia="Times New Roman" w:hAnsi="Arial" w:cs="Arial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5B12CF31" wp14:editId="5839FCB9">
                <wp:simplePos x="0" y="0"/>
                <wp:positionH relativeFrom="margin">
                  <wp:posOffset>199785</wp:posOffset>
                </wp:positionH>
                <wp:positionV relativeFrom="paragraph">
                  <wp:posOffset>111157</wp:posOffset>
                </wp:positionV>
                <wp:extent cx="5296535" cy="2758002"/>
                <wp:effectExtent l="0" t="0" r="18415" b="23495"/>
                <wp:wrapNone/>
                <wp:docPr id="149" name="Rectangle: Rounded Corners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6535" cy="2758002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7D9735" id="Rectangle: Rounded Corners 149" o:spid="_x0000_s1026" style="position:absolute;margin-left:15.75pt;margin-top:8.75pt;width:417.05pt;height:217.15pt;z-index:251854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" filled="f" strokecolor="#51145c [3209]" strokeweight="2pt">
                <w10:wrap anchorx="margin"/>
              </v:roundrect>
            </w:pict>
          </mc:Fallback>
        </mc:AlternateContent>
      </w:r>
      <w:r w:rsidR="00884B26" w:rsidRPr="00A50338">
        <w:rPr>
          <w:rFonts w:ascii="Arial" w:hAnsi="Arial" w:cs="Arial"/>
          <w:b/>
          <w:noProof/>
          <w:color w:val="000000"/>
        </w:rPr>
        <mc:AlternateContent>
          <mc:Choice Requires="wps">
            <w:drawing>
              <wp:anchor distT="45720" distB="45720" distL="114300" distR="114300" simplePos="0" relativeHeight="251855872" behindDoc="0" locked="0" layoutInCell="1" allowOverlap="1" wp14:anchorId="49949401" wp14:editId="4522C775">
                <wp:simplePos x="0" y="0"/>
                <wp:positionH relativeFrom="margin">
                  <wp:posOffset>361315</wp:posOffset>
                </wp:positionH>
                <wp:positionV relativeFrom="paragraph">
                  <wp:posOffset>143510</wp:posOffset>
                </wp:positionV>
                <wp:extent cx="5213985" cy="3121660"/>
                <wp:effectExtent l="0" t="0" r="0" b="2540"/>
                <wp:wrapSquare wrapText="bothSides"/>
                <wp:docPr id="1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3985" cy="31216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A59C17" w14:textId="77777777" w:rsidR="00497EA1" w:rsidRPr="003B37D4" w:rsidRDefault="00497EA1" w:rsidP="00851CB4">
                            <w:pPr>
                              <w:rPr>
                                <w:rFonts w:ascii="Comic Sans MS" w:hAnsi="Comic Sans MS" w:cs="Arial"/>
                                <w:b/>
                              </w:rPr>
                            </w:pPr>
                            <w:r w:rsidRPr="003B37D4">
                              <w:rPr>
                                <w:rFonts w:ascii="Comic Sans MS" w:hAnsi="Comic Sans MS" w:cs="Arial"/>
                                <w:b/>
                              </w:rPr>
                              <w:t xml:space="preserve">Lavender is a plant people grow for its scent. It can be grown indoors or outdoors.  The flowers can be dried to keep for a long time. </w:t>
                            </w:r>
                          </w:p>
                          <w:p w14:paraId="4561FCD7" w14:textId="77777777" w:rsidR="00497EA1" w:rsidRPr="003B37D4" w:rsidRDefault="00497EA1" w:rsidP="00851CB4">
                            <w:pPr>
                              <w:rPr>
                                <w:rFonts w:ascii="Comic Sans MS" w:hAnsi="Comic Sans MS" w:cs="Arial"/>
                                <w:b/>
                              </w:rPr>
                            </w:pPr>
                          </w:p>
                          <w:p w14:paraId="5B2D9FD1" w14:textId="77777777" w:rsidR="00497EA1" w:rsidRPr="003B37D4" w:rsidRDefault="00497EA1" w:rsidP="00851CB4">
                            <w:pPr>
                              <w:rPr>
                                <w:rFonts w:ascii="Comic Sans MS" w:hAnsi="Comic Sans MS" w:cs="Arial"/>
                                <w:b/>
                              </w:rPr>
                            </w:pPr>
                            <w:r w:rsidRPr="003B37D4">
                              <w:rPr>
                                <w:rFonts w:ascii="Comic Sans MS" w:hAnsi="Comic Sans MS" w:cs="Arial"/>
                                <w:b/>
                              </w:rPr>
                              <w:t>To grow your lavender indoors:</w:t>
                            </w:r>
                          </w:p>
                          <w:p w14:paraId="0058FB5B" w14:textId="77777777" w:rsidR="00497EA1" w:rsidRPr="003B37D4" w:rsidRDefault="00497EA1" w:rsidP="00851CB4">
                            <w:pPr>
                              <w:pStyle w:val="ListParagraph"/>
                              <w:numPr>
                                <w:ilvl w:val="0"/>
                                <w:numId w:val="37"/>
                              </w:numPr>
                              <w:rPr>
                                <w:rFonts w:ascii="Comic Sans MS" w:hAnsi="Comic Sans MS" w:cs="Arial"/>
                              </w:rPr>
                            </w:pPr>
                            <w:r w:rsidRPr="003B37D4">
                              <w:rPr>
                                <w:rFonts w:ascii="Comic Sans MS" w:hAnsi="Comic Sans MS" w:cs="Arial"/>
                              </w:rPr>
                              <w:t>Fill the pot with compost.</w:t>
                            </w:r>
                          </w:p>
                          <w:p w14:paraId="70AF9125" w14:textId="77777777" w:rsidR="00497EA1" w:rsidRPr="003B37D4" w:rsidRDefault="00497EA1" w:rsidP="00851CB4">
                            <w:pPr>
                              <w:pStyle w:val="ListParagraph"/>
                              <w:numPr>
                                <w:ilvl w:val="0"/>
                                <w:numId w:val="37"/>
                              </w:numPr>
                              <w:rPr>
                                <w:rFonts w:ascii="Comic Sans MS" w:hAnsi="Comic Sans MS" w:cs="Arial"/>
                              </w:rPr>
                            </w:pPr>
                            <w:r w:rsidRPr="003B37D4">
                              <w:rPr>
                                <w:rFonts w:ascii="Comic Sans MS" w:hAnsi="Comic Sans MS" w:cs="Arial"/>
                              </w:rPr>
                              <w:t>Sow the seeds 0.5 cm deep.</w:t>
                            </w:r>
                          </w:p>
                          <w:p w14:paraId="1A603666" w14:textId="77777777" w:rsidR="00497EA1" w:rsidRPr="003B37D4" w:rsidRDefault="00497EA1" w:rsidP="00851CB4">
                            <w:pPr>
                              <w:pStyle w:val="ListParagraph"/>
                              <w:numPr>
                                <w:ilvl w:val="0"/>
                                <w:numId w:val="37"/>
                              </w:numPr>
                              <w:rPr>
                                <w:rFonts w:ascii="Comic Sans MS" w:hAnsi="Comic Sans MS" w:cs="Arial"/>
                              </w:rPr>
                            </w:pPr>
                            <w:r w:rsidRPr="003B37D4">
                              <w:rPr>
                                <w:rFonts w:ascii="Comic Sans MS" w:hAnsi="Comic Sans MS" w:cs="Arial"/>
                              </w:rPr>
                              <w:t>Water the seeds well.</w:t>
                            </w:r>
                          </w:p>
                          <w:p w14:paraId="7813B5F3" w14:textId="77777777" w:rsidR="00497EA1" w:rsidRPr="003B37D4" w:rsidRDefault="00497EA1" w:rsidP="00851CB4">
                            <w:pPr>
                              <w:pStyle w:val="ListParagraph"/>
                              <w:numPr>
                                <w:ilvl w:val="0"/>
                                <w:numId w:val="37"/>
                              </w:numPr>
                              <w:rPr>
                                <w:rFonts w:ascii="Comic Sans MS" w:hAnsi="Comic Sans MS" w:cs="Arial"/>
                              </w:rPr>
                            </w:pPr>
                            <w:r w:rsidRPr="003B37D4">
                              <w:rPr>
                                <w:rFonts w:ascii="Comic Sans MS" w:hAnsi="Comic Sans MS" w:cs="Arial"/>
                              </w:rPr>
                              <w:t>Place in warm place like a window sill.</w:t>
                            </w:r>
                          </w:p>
                          <w:p w14:paraId="273835BF" w14:textId="77777777" w:rsidR="00497EA1" w:rsidRPr="003B37D4" w:rsidRDefault="00497EA1" w:rsidP="00851CB4">
                            <w:pPr>
                              <w:pStyle w:val="ListParagraph"/>
                              <w:numPr>
                                <w:ilvl w:val="0"/>
                                <w:numId w:val="37"/>
                              </w:numPr>
                              <w:rPr>
                                <w:rFonts w:ascii="Comic Sans MS" w:hAnsi="Comic Sans MS" w:cs="Arial"/>
                              </w:rPr>
                            </w:pPr>
                            <w:r w:rsidRPr="003B37D4">
                              <w:rPr>
                                <w:rFonts w:ascii="Comic Sans MS" w:hAnsi="Comic Sans MS" w:cs="Arial"/>
                              </w:rPr>
                              <w:t>Keep the compost moist</w:t>
                            </w:r>
                            <w:r w:rsidRPr="003B37D4">
                              <w:rPr>
                                <w:rFonts w:ascii="Comic Sans MS" w:hAnsi="Comic Sans MS" w:cs="Arial"/>
                              </w:rPr>
                              <w:br/>
                            </w:r>
                          </w:p>
                          <w:p w14:paraId="3272ADA4" w14:textId="77777777" w:rsidR="00497EA1" w:rsidRPr="003B37D4" w:rsidRDefault="00497EA1" w:rsidP="00884B26">
                            <w:pPr>
                              <w:rPr>
                                <w:rFonts w:ascii="Comic Sans MS" w:hAnsi="Comic Sans MS" w:cs="Arial"/>
                                <w:b/>
                              </w:rPr>
                            </w:pPr>
                            <w:r w:rsidRPr="003B37D4">
                              <w:rPr>
                                <w:rFonts w:ascii="Comic Sans MS" w:hAnsi="Comic Sans MS" w:cs="Arial"/>
                                <w:b/>
                              </w:rPr>
                              <w:t>You will see the lavender starting to grow after about 10 days!</w:t>
                            </w:r>
                          </w:p>
                          <w:p w14:paraId="747C2A77" w14:textId="77777777" w:rsidR="00497EA1" w:rsidRPr="003B37D4" w:rsidRDefault="00497EA1" w:rsidP="00851CB4">
                            <w:pPr>
                              <w:rPr>
                                <w:rFonts w:ascii="Comic Sans MS" w:hAnsi="Comic Sans MS" w:cs="Arial"/>
                              </w:rPr>
                            </w:pPr>
                          </w:p>
                          <w:p w14:paraId="5A7618C8" w14:textId="77777777" w:rsidR="00497EA1" w:rsidRPr="00D91DD9" w:rsidRDefault="00497EA1" w:rsidP="00851CB4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49401" id="_x0000_s1039" type="#_x0000_t202" style="position:absolute;margin-left:28.45pt;margin-top:11.3pt;width:410.55pt;height:245.8pt;z-index:2518558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" filled="f" stroked="f">
                <v:textbox>
                  <w:txbxContent>
                    <w:p w14:paraId="2DA59C17" w14:textId="77777777" w:rsidR="00497EA1" w:rsidRPr="003B37D4" w:rsidRDefault="00497EA1" w:rsidP="00851CB4">
                      <w:pPr>
                        <w:rPr>
                          <w:rFonts w:ascii="Comic Sans MS" w:hAnsi="Comic Sans MS" w:cs="Arial"/>
                          <w:b/>
                        </w:rPr>
                      </w:pPr>
                      <w:r w:rsidRPr="003B37D4">
                        <w:rPr>
                          <w:rFonts w:ascii="Comic Sans MS" w:hAnsi="Comic Sans MS" w:cs="Arial"/>
                          <w:b/>
                        </w:rPr>
                        <w:t xml:space="preserve">Lavender is a plant people grow for its scent. It can be grown indoors or outdoors.  The flowers can be dried to keep for a long time. </w:t>
                      </w:r>
                    </w:p>
                    <w:p w14:paraId="4561FCD7" w14:textId="77777777" w:rsidR="00497EA1" w:rsidRPr="003B37D4" w:rsidRDefault="00497EA1" w:rsidP="00851CB4">
                      <w:pPr>
                        <w:rPr>
                          <w:rFonts w:ascii="Comic Sans MS" w:hAnsi="Comic Sans MS" w:cs="Arial"/>
                          <w:b/>
                        </w:rPr>
                      </w:pPr>
                    </w:p>
                    <w:p w14:paraId="5B2D9FD1" w14:textId="77777777" w:rsidR="00497EA1" w:rsidRPr="003B37D4" w:rsidRDefault="00497EA1" w:rsidP="00851CB4">
                      <w:pPr>
                        <w:rPr>
                          <w:rFonts w:ascii="Comic Sans MS" w:hAnsi="Comic Sans MS" w:cs="Arial"/>
                          <w:b/>
                        </w:rPr>
                      </w:pPr>
                      <w:r w:rsidRPr="003B37D4">
                        <w:rPr>
                          <w:rFonts w:ascii="Comic Sans MS" w:hAnsi="Comic Sans MS" w:cs="Arial"/>
                          <w:b/>
                        </w:rPr>
                        <w:t>To grow your lavender indoors:</w:t>
                      </w:r>
                    </w:p>
                    <w:p w14:paraId="0058FB5B" w14:textId="77777777" w:rsidR="00497EA1" w:rsidRPr="003B37D4" w:rsidRDefault="00497EA1" w:rsidP="00851CB4">
                      <w:pPr>
                        <w:pStyle w:val="ListParagraph"/>
                        <w:numPr>
                          <w:ilvl w:val="0"/>
                          <w:numId w:val="37"/>
                        </w:numPr>
                        <w:rPr>
                          <w:rFonts w:ascii="Comic Sans MS" w:hAnsi="Comic Sans MS" w:cs="Arial"/>
                        </w:rPr>
                      </w:pPr>
                      <w:r w:rsidRPr="003B37D4">
                        <w:rPr>
                          <w:rFonts w:ascii="Comic Sans MS" w:hAnsi="Comic Sans MS" w:cs="Arial"/>
                        </w:rPr>
                        <w:t>Fill the pot with compost.</w:t>
                      </w:r>
                    </w:p>
                    <w:p w14:paraId="70AF9125" w14:textId="77777777" w:rsidR="00497EA1" w:rsidRPr="003B37D4" w:rsidRDefault="00497EA1" w:rsidP="00851CB4">
                      <w:pPr>
                        <w:pStyle w:val="ListParagraph"/>
                        <w:numPr>
                          <w:ilvl w:val="0"/>
                          <w:numId w:val="37"/>
                        </w:numPr>
                        <w:rPr>
                          <w:rFonts w:ascii="Comic Sans MS" w:hAnsi="Comic Sans MS" w:cs="Arial"/>
                        </w:rPr>
                      </w:pPr>
                      <w:r w:rsidRPr="003B37D4">
                        <w:rPr>
                          <w:rFonts w:ascii="Comic Sans MS" w:hAnsi="Comic Sans MS" w:cs="Arial"/>
                        </w:rPr>
                        <w:t>Sow the seeds 0.5 cm deep.</w:t>
                      </w:r>
                    </w:p>
                    <w:p w14:paraId="1A603666" w14:textId="77777777" w:rsidR="00497EA1" w:rsidRPr="003B37D4" w:rsidRDefault="00497EA1" w:rsidP="00851CB4">
                      <w:pPr>
                        <w:pStyle w:val="ListParagraph"/>
                        <w:numPr>
                          <w:ilvl w:val="0"/>
                          <w:numId w:val="37"/>
                        </w:numPr>
                        <w:rPr>
                          <w:rFonts w:ascii="Comic Sans MS" w:hAnsi="Comic Sans MS" w:cs="Arial"/>
                        </w:rPr>
                      </w:pPr>
                      <w:r w:rsidRPr="003B37D4">
                        <w:rPr>
                          <w:rFonts w:ascii="Comic Sans MS" w:hAnsi="Comic Sans MS" w:cs="Arial"/>
                        </w:rPr>
                        <w:t>Water the seeds well.</w:t>
                      </w:r>
                    </w:p>
                    <w:p w14:paraId="7813B5F3" w14:textId="77777777" w:rsidR="00497EA1" w:rsidRPr="003B37D4" w:rsidRDefault="00497EA1" w:rsidP="00851CB4">
                      <w:pPr>
                        <w:pStyle w:val="ListParagraph"/>
                        <w:numPr>
                          <w:ilvl w:val="0"/>
                          <w:numId w:val="37"/>
                        </w:numPr>
                        <w:rPr>
                          <w:rFonts w:ascii="Comic Sans MS" w:hAnsi="Comic Sans MS" w:cs="Arial"/>
                        </w:rPr>
                      </w:pPr>
                      <w:r w:rsidRPr="003B37D4">
                        <w:rPr>
                          <w:rFonts w:ascii="Comic Sans MS" w:hAnsi="Comic Sans MS" w:cs="Arial"/>
                        </w:rPr>
                        <w:t>Place in warm place like a window sill.</w:t>
                      </w:r>
                    </w:p>
                    <w:p w14:paraId="273835BF" w14:textId="77777777" w:rsidR="00497EA1" w:rsidRPr="003B37D4" w:rsidRDefault="00497EA1" w:rsidP="00851CB4">
                      <w:pPr>
                        <w:pStyle w:val="ListParagraph"/>
                        <w:numPr>
                          <w:ilvl w:val="0"/>
                          <w:numId w:val="37"/>
                        </w:numPr>
                        <w:rPr>
                          <w:rFonts w:ascii="Comic Sans MS" w:hAnsi="Comic Sans MS" w:cs="Arial"/>
                        </w:rPr>
                      </w:pPr>
                      <w:r w:rsidRPr="003B37D4">
                        <w:rPr>
                          <w:rFonts w:ascii="Comic Sans MS" w:hAnsi="Comic Sans MS" w:cs="Arial"/>
                        </w:rPr>
                        <w:t>Keep the compost moist</w:t>
                      </w:r>
                      <w:r w:rsidRPr="003B37D4">
                        <w:rPr>
                          <w:rFonts w:ascii="Comic Sans MS" w:hAnsi="Comic Sans MS" w:cs="Arial"/>
                        </w:rPr>
                        <w:br/>
                      </w:r>
                    </w:p>
                    <w:p w14:paraId="3272ADA4" w14:textId="77777777" w:rsidR="00497EA1" w:rsidRPr="003B37D4" w:rsidRDefault="00497EA1" w:rsidP="00884B26">
                      <w:pPr>
                        <w:rPr>
                          <w:rFonts w:ascii="Comic Sans MS" w:hAnsi="Comic Sans MS" w:cs="Arial"/>
                          <w:b/>
                        </w:rPr>
                      </w:pPr>
                      <w:r w:rsidRPr="003B37D4">
                        <w:rPr>
                          <w:rFonts w:ascii="Comic Sans MS" w:hAnsi="Comic Sans MS" w:cs="Arial"/>
                          <w:b/>
                        </w:rPr>
                        <w:t>You will see the lavender starting to grow after about 10 days!</w:t>
                      </w:r>
                    </w:p>
                    <w:p w14:paraId="747C2A77" w14:textId="77777777" w:rsidR="00497EA1" w:rsidRPr="003B37D4" w:rsidRDefault="00497EA1" w:rsidP="00851CB4">
                      <w:pPr>
                        <w:rPr>
                          <w:rFonts w:ascii="Comic Sans MS" w:hAnsi="Comic Sans MS" w:cs="Arial"/>
                        </w:rPr>
                      </w:pPr>
                    </w:p>
                    <w:p w14:paraId="5A7618C8" w14:textId="77777777" w:rsidR="00497EA1" w:rsidRPr="00D91DD9" w:rsidRDefault="00497EA1" w:rsidP="00851CB4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5BCD718" w14:textId="7053F702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6894BCE9" w14:textId="22F55645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2D2026F7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45838FEC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6335216E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08506ADB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10200AA2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3844AFBC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3E1692B1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03067083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29170DC2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74779FD8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2C3C268B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1A9F6CC1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711BDBD0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54CCA123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494EAF2E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6AA34E07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15F545FA" w14:textId="77777777" w:rsidR="00851CB4" w:rsidRPr="00A50338" w:rsidRDefault="00851CB4" w:rsidP="00851CB4">
      <w:pPr>
        <w:rPr>
          <w:rFonts w:ascii="Arial" w:eastAsia="Times New Roman" w:hAnsi="Arial" w:cs="Arial"/>
          <w:lang w:eastAsia="en-GB"/>
        </w:rPr>
      </w:pPr>
    </w:p>
    <w:p w14:paraId="7D8A3CB7" w14:textId="77777777" w:rsidR="00851CB4" w:rsidRPr="00A50338" w:rsidRDefault="00851CB4" w:rsidP="00851CB4">
      <w:pPr>
        <w:pStyle w:val="paragraph"/>
        <w:spacing w:before="0" w:beforeAutospacing="0" w:after="0" w:afterAutospacing="0"/>
        <w:textAlignment w:val="baseline"/>
        <w:rPr>
          <w:rFonts w:ascii="&amp;quot" w:hAnsi="&amp;quot"/>
          <w:color w:val="000000"/>
        </w:rPr>
      </w:pPr>
      <w:r w:rsidRPr="00A50338">
        <w:rPr>
          <w:rStyle w:val="normaltextrun"/>
          <w:rFonts w:ascii="Arial" w:hAnsi="Arial"/>
          <w:b/>
          <w:bCs/>
          <w:color w:val="000000"/>
          <w:lang w:val="en-US"/>
        </w:rPr>
        <w:t>Activities</w:t>
      </w:r>
      <w:r w:rsidRPr="00A50338">
        <w:rPr>
          <w:rStyle w:val="eop"/>
          <w:rFonts w:ascii="Arial" w:hAnsi="Arial" w:cs="Arial"/>
          <w:color w:val="000000"/>
        </w:rPr>
        <w:t> </w:t>
      </w:r>
    </w:p>
    <w:p w14:paraId="3B4841D3" w14:textId="77777777" w:rsidR="00851CB4" w:rsidRPr="00A50338" w:rsidRDefault="00851CB4" w:rsidP="00851CB4">
      <w:pPr>
        <w:pStyle w:val="paragraph"/>
        <w:spacing w:before="0" w:beforeAutospacing="0" w:after="0" w:afterAutospacing="0"/>
        <w:textAlignment w:val="baseline"/>
        <w:rPr>
          <w:rFonts w:ascii="&amp;quot" w:hAnsi="&amp;quot"/>
          <w:color w:val="000000"/>
        </w:rPr>
      </w:pPr>
      <w:r w:rsidRPr="00A50338">
        <w:rPr>
          <w:rStyle w:val="eop"/>
          <w:rFonts w:ascii="Arial" w:hAnsi="Arial" w:cs="Arial"/>
          <w:color w:val="000000"/>
        </w:rPr>
        <w:t> </w:t>
      </w:r>
    </w:p>
    <w:p w14:paraId="54BB3459" w14:textId="77777777" w:rsidR="00313E7B" w:rsidRDefault="00851CB4" w:rsidP="00851CB4">
      <w:pPr>
        <w:pStyle w:val="paragraph"/>
        <w:spacing w:before="0" w:beforeAutospacing="0" w:after="0" w:afterAutospacing="0"/>
        <w:ind w:left="720" w:hanging="720"/>
        <w:textAlignment w:val="baseline"/>
        <w:rPr>
          <w:rStyle w:val="eop"/>
          <w:rFonts w:ascii="Arial" w:hAnsi="Arial" w:cs="Arial"/>
          <w:color w:val="000000"/>
        </w:rPr>
      </w:pPr>
      <w:r w:rsidRPr="00A50338">
        <w:rPr>
          <w:rStyle w:val="normaltextrun"/>
          <w:rFonts w:ascii="Arial" w:hAnsi="Arial"/>
          <w:color w:val="000000"/>
        </w:rPr>
        <w:t>9a</w:t>
      </w:r>
      <w:r>
        <w:rPr>
          <w:rStyle w:val="normaltextrun"/>
          <w:rFonts w:ascii="Arial" w:hAnsi="Arial"/>
          <w:color w:val="000000"/>
        </w:rPr>
        <w:tab/>
        <w:t>Use different colours to h</w:t>
      </w:r>
      <w:r w:rsidRPr="00A50338">
        <w:rPr>
          <w:rStyle w:val="normaltextrun"/>
          <w:rFonts w:ascii="Arial" w:hAnsi="Arial"/>
          <w:color w:val="000000"/>
        </w:rPr>
        <w:t xml:space="preserve">ighlight all the </w:t>
      </w:r>
      <w:r>
        <w:rPr>
          <w:rStyle w:val="normaltextrun"/>
          <w:rFonts w:ascii="Arial" w:hAnsi="Arial"/>
          <w:color w:val="000000"/>
        </w:rPr>
        <w:t xml:space="preserve">numbers in this text.  </w:t>
      </w:r>
      <w:r>
        <w:rPr>
          <w:rStyle w:val="eop"/>
          <w:rFonts w:ascii="Arial" w:hAnsi="Arial" w:cs="Arial"/>
          <w:color w:val="000000"/>
        </w:rPr>
        <w:t xml:space="preserve">  </w:t>
      </w:r>
    </w:p>
    <w:p w14:paraId="5E12138B" w14:textId="5A56F328" w:rsidR="00851CB4" w:rsidRPr="00A50338" w:rsidRDefault="00851CB4" w:rsidP="00313E7B">
      <w:pPr>
        <w:pStyle w:val="paragraph"/>
        <w:spacing w:before="0" w:beforeAutospacing="0" w:after="0" w:afterAutospacing="0"/>
        <w:ind w:left="720"/>
        <w:textAlignment w:val="baseline"/>
        <w:rPr>
          <w:rFonts w:ascii="&amp;quot" w:hAnsi="&amp;quot"/>
          <w:color w:val="000000"/>
        </w:rPr>
      </w:pPr>
      <w:r>
        <w:rPr>
          <w:rStyle w:val="eop"/>
          <w:rFonts w:ascii="Arial" w:hAnsi="Arial" w:cs="Arial"/>
          <w:color w:val="000000"/>
        </w:rPr>
        <w:t xml:space="preserve">Which number is about time?  Which number is about depth?  What are the other numbers about? </w:t>
      </w:r>
    </w:p>
    <w:p w14:paraId="768497CE" w14:textId="77777777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Style w:val="eop"/>
          <w:rFonts w:ascii="Arial" w:hAnsi="Arial" w:cs="Arial"/>
          <w:color w:val="000000"/>
        </w:rPr>
      </w:pPr>
      <w:r w:rsidRPr="00A50338">
        <w:rPr>
          <w:rStyle w:val="eop"/>
          <w:rFonts w:ascii="Arial" w:hAnsi="Arial" w:cs="Arial"/>
          <w:color w:val="000000"/>
        </w:rPr>
        <w:t> </w:t>
      </w:r>
    </w:p>
    <w:p w14:paraId="57C0B1A5" w14:textId="77777777" w:rsidR="00851CB4" w:rsidRDefault="00851CB4" w:rsidP="00851CB4">
      <w:pPr>
        <w:pStyle w:val="paragraph"/>
        <w:spacing w:before="0" w:beforeAutospacing="0" w:after="0" w:afterAutospacing="0"/>
        <w:ind w:left="720" w:hanging="720"/>
        <w:textAlignment w:val="baseline"/>
        <w:rPr>
          <w:rStyle w:val="eop"/>
          <w:rFonts w:ascii="Arial" w:hAnsi="Arial" w:cs="Arial"/>
          <w:color w:val="000000"/>
        </w:rPr>
      </w:pPr>
      <w:r w:rsidRPr="00A50338">
        <w:rPr>
          <w:rStyle w:val="normaltextrun"/>
          <w:rFonts w:ascii="Arial" w:hAnsi="Arial"/>
          <w:color w:val="000000"/>
        </w:rPr>
        <w:t xml:space="preserve">9b </w:t>
      </w:r>
      <w:r>
        <w:rPr>
          <w:rStyle w:val="normaltextrun"/>
          <w:rFonts w:ascii="Arial" w:hAnsi="Arial"/>
          <w:color w:val="000000"/>
        </w:rPr>
        <w:tab/>
      </w:r>
      <w:r w:rsidRPr="00A50338">
        <w:rPr>
          <w:rStyle w:val="normaltextrun"/>
          <w:rFonts w:ascii="Arial" w:hAnsi="Arial"/>
          <w:color w:val="000000"/>
        </w:rPr>
        <w:t xml:space="preserve">Draw a </w:t>
      </w:r>
      <w:r>
        <w:rPr>
          <w:rStyle w:val="normaltextrun"/>
          <w:rFonts w:ascii="Arial" w:hAnsi="Arial"/>
          <w:color w:val="000000"/>
        </w:rPr>
        <w:t>diagram</w:t>
      </w:r>
      <w:r w:rsidRPr="00A50338">
        <w:rPr>
          <w:rStyle w:val="normaltextrun"/>
          <w:rFonts w:ascii="Arial" w:hAnsi="Arial"/>
          <w:color w:val="000000"/>
        </w:rPr>
        <w:t xml:space="preserve"> to show what has to be done to </w:t>
      </w:r>
      <w:r>
        <w:rPr>
          <w:rStyle w:val="normaltextrun"/>
          <w:rFonts w:ascii="Arial" w:hAnsi="Arial"/>
          <w:color w:val="000000"/>
        </w:rPr>
        <w:t>grow the lavender.</w:t>
      </w:r>
      <w:r w:rsidRPr="00A50338">
        <w:rPr>
          <w:rStyle w:val="eop"/>
          <w:rFonts w:ascii="Arial" w:hAnsi="Arial" w:cs="Arial"/>
          <w:color w:val="000000"/>
        </w:rPr>
        <w:t> </w:t>
      </w:r>
      <w:r>
        <w:rPr>
          <w:rStyle w:val="eop"/>
          <w:rFonts w:ascii="Arial" w:hAnsi="Arial" w:cs="Arial"/>
          <w:color w:val="000000"/>
        </w:rPr>
        <w:t xml:space="preserve">  You could use a flowchart like this:</w:t>
      </w:r>
    </w:p>
    <w:p w14:paraId="166BF1DE" w14:textId="77777777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Fonts w:ascii="&amp;quot" w:hAnsi="&amp;quot"/>
          <w:color w:val="000000"/>
        </w:rPr>
      </w:pPr>
    </w:p>
    <w:p w14:paraId="462A8CD7" w14:textId="77777777" w:rsidR="00851CB4" w:rsidRDefault="00851CB4" w:rsidP="00851CB4">
      <w:pPr>
        <w:pStyle w:val="paragraph"/>
        <w:spacing w:before="0" w:beforeAutospacing="0" w:after="0" w:afterAutospacing="0"/>
        <w:ind w:left="720" w:hanging="720"/>
        <w:textAlignment w:val="baseline"/>
        <w:rPr>
          <w:rStyle w:val="normaltextrun"/>
          <w:rFonts w:ascii="Arial" w:hAnsi="Arial"/>
          <w:color w:val="000000"/>
        </w:rPr>
      </w:pPr>
      <w:r>
        <w:rPr>
          <w:noProof/>
        </w:rPr>
        <w:lastRenderedPageBreak/>
        <w:drawing>
          <wp:anchor distT="0" distB="0" distL="114300" distR="114300" simplePos="0" relativeHeight="251868160" behindDoc="1" locked="0" layoutInCell="1" allowOverlap="1" wp14:anchorId="400A4CF1" wp14:editId="663692A3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5400339" cy="4050257"/>
            <wp:effectExtent l="0" t="0" r="0" b="7620"/>
            <wp:wrapTight wrapText="bothSides">
              <wp:wrapPolygon edited="0">
                <wp:start x="0" y="0"/>
                <wp:lineTo x="0" y="21539"/>
                <wp:lineTo x="21488" y="21539"/>
                <wp:lineTo x="21488" y="0"/>
                <wp:lineTo x="0" y="0"/>
              </wp:wrapPolygon>
            </wp:wrapTight>
            <wp:docPr id="13" name="Picture 13" descr="Image result for blank flow ch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blank flow chart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339" cy="4050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50338">
        <w:rPr>
          <w:rStyle w:val="normaltextrun"/>
          <w:rFonts w:ascii="Arial" w:hAnsi="Arial"/>
          <w:color w:val="000000"/>
        </w:rPr>
        <w:t>9c</w:t>
      </w:r>
      <w:r>
        <w:rPr>
          <w:rStyle w:val="normaltextrun"/>
          <w:rFonts w:ascii="Arial" w:hAnsi="Arial"/>
          <w:color w:val="000000"/>
        </w:rPr>
        <w:tab/>
      </w:r>
      <w:r w:rsidRPr="00A50338">
        <w:rPr>
          <w:rStyle w:val="normaltextrun"/>
          <w:rFonts w:ascii="Arial" w:hAnsi="Arial"/>
          <w:color w:val="000000"/>
        </w:rPr>
        <w:t xml:space="preserve">Write </w:t>
      </w:r>
      <w:r>
        <w:rPr>
          <w:rStyle w:val="normaltextrun"/>
          <w:rFonts w:ascii="Arial" w:hAnsi="Arial"/>
          <w:color w:val="000000"/>
        </w:rPr>
        <w:t>down how to make or do something (for example, how to make a paper aeroplane.  You could use:</w:t>
      </w:r>
    </w:p>
    <w:p w14:paraId="696A00F9" w14:textId="77777777" w:rsidR="00851CB4" w:rsidRDefault="00851CB4" w:rsidP="00851CB4">
      <w:pPr>
        <w:pStyle w:val="paragraph"/>
        <w:spacing w:before="0" w:beforeAutospacing="0" w:after="0" w:afterAutospacing="0"/>
        <w:ind w:left="720" w:hanging="720"/>
        <w:textAlignment w:val="baseline"/>
        <w:rPr>
          <w:rStyle w:val="normaltextrun"/>
          <w:rFonts w:ascii="Arial" w:hAnsi="Arial"/>
          <w:color w:val="000000"/>
        </w:rPr>
      </w:pPr>
      <w:r>
        <w:rPr>
          <w:rStyle w:val="normaltextrun"/>
          <w:rFonts w:ascii="Arial" w:hAnsi="Arial"/>
          <w:color w:val="000000"/>
        </w:rPr>
        <w:t xml:space="preserve"> </w:t>
      </w:r>
    </w:p>
    <w:p w14:paraId="22B44DBD" w14:textId="77777777" w:rsidR="00851CB4" w:rsidRDefault="00851CB4" w:rsidP="00851CB4">
      <w:pPr>
        <w:pStyle w:val="paragraph"/>
        <w:numPr>
          <w:ilvl w:val="0"/>
          <w:numId w:val="45"/>
        </w:numPr>
        <w:spacing w:before="0" w:beforeAutospacing="0" w:after="0" w:afterAutospacing="0"/>
        <w:textAlignment w:val="baseline"/>
        <w:rPr>
          <w:rStyle w:val="normaltextrun"/>
          <w:rFonts w:ascii="Arial" w:hAnsi="Arial"/>
          <w:color w:val="000000"/>
        </w:rPr>
      </w:pPr>
      <w:r>
        <w:rPr>
          <w:rStyle w:val="normaltextrun"/>
          <w:rFonts w:ascii="Arial" w:hAnsi="Arial"/>
          <w:color w:val="000000"/>
        </w:rPr>
        <w:t>a flowchart</w:t>
      </w:r>
    </w:p>
    <w:p w14:paraId="7A171A1B" w14:textId="77777777" w:rsidR="00851CB4" w:rsidRDefault="00851CB4" w:rsidP="00851CB4">
      <w:pPr>
        <w:pStyle w:val="paragraph"/>
        <w:numPr>
          <w:ilvl w:val="0"/>
          <w:numId w:val="45"/>
        </w:numPr>
        <w:spacing w:before="0" w:beforeAutospacing="0" w:after="0" w:afterAutospacing="0"/>
        <w:textAlignment w:val="baseline"/>
        <w:rPr>
          <w:rStyle w:val="normaltextrun"/>
          <w:rFonts w:ascii="Arial" w:hAnsi="Arial"/>
          <w:color w:val="000000"/>
        </w:rPr>
      </w:pPr>
      <w:r>
        <w:rPr>
          <w:rStyle w:val="normaltextrun"/>
          <w:rFonts w:ascii="Arial" w:hAnsi="Arial"/>
          <w:color w:val="000000"/>
        </w:rPr>
        <w:t>just words</w:t>
      </w:r>
    </w:p>
    <w:p w14:paraId="635184D4" w14:textId="77777777" w:rsidR="00851CB4" w:rsidRDefault="00851CB4" w:rsidP="00851CB4">
      <w:pPr>
        <w:pStyle w:val="paragraph"/>
        <w:numPr>
          <w:ilvl w:val="0"/>
          <w:numId w:val="45"/>
        </w:numPr>
        <w:spacing w:before="0" w:beforeAutospacing="0" w:after="0" w:afterAutospacing="0"/>
        <w:textAlignment w:val="baseline"/>
        <w:rPr>
          <w:rStyle w:val="normaltextrun"/>
          <w:rFonts w:ascii="Arial" w:hAnsi="Arial"/>
          <w:color w:val="000000"/>
        </w:rPr>
      </w:pPr>
      <w:r>
        <w:rPr>
          <w:rStyle w:val="normaltextrun"/>
          <w:rFonts w:ascii="Arial" w:hAnsi="Arial"/>
          <w:color w:val="000000"/>
        </w:rPr>
        <w:t>words and pictures</w:t>
      </w:r>
    </w:p>
    <w:p w14:paraId="49619F25" w14:textId="77777777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color w:val="000000"/>
        </w:rPr>
      </w:pPr>
    </w:p>
    <w:p w14:paraId="41231805" w14:textId="77777777" w:rsidR="00851CB4" w:rsidRDefault="00851CB4" w:rsidP="00851CB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hAnsi="Arial"/>
          <w:color w:val="000000"/>
        </w:rPr>
      </w:pPr>
    </w:p>
    <w:p w14:paraId="7A5D5FE3" w14:textId="77777777" w:rsidR="00851CB4" w:rsidRPr="00A50338" w:rsidRDefault="00851CB4" w:rsidP="00851CB4">
      <w:pPr>
        <w:pStyle w:val="paragraph"/>
        <w:spacing w:before="0" w:beforeAutospacing="0" w:after="0" w:afterAutospacing="0"/>
        <w:ind w:left="720" w:hanging="720"/>
        <w:textAlignment w:val="baseline"/>
        <w:rPr>
          <w:rFonts w:ascii="&amp;quot" w:hAnsi="&amp;quot"/>
          <w:color w:val="000000"/>
        </w:rPr>
      </w:pPr>
      <w:r>
        <w:rPr>
          <w:rStyle w:val="normaltextrun"/>
          <w:rFonts w:ascii="Arial" w:hAnsi="Arial"/>
          <w:color w:val="000000"/>
        </w:rPr>
        <w:t xml:space="preserve">9d </w:t>
      </w:r>
      <w:r>
        <w:rPr>
          <w:rStyle w:val="normaltextrun"/>
          <w:rFonts w:ascii="Arial" w:hAnsi="Arial"/>
          <w:color w:val="000000"/>
        </w:rPr>
        <w:tab/>
        <w:t>Write out some recipes.  A</w:t>
      </w:r>
      <w:r w:rsidRPr="00A50338">
        <w:rPr>
          <w:rStyle w:val="normaltextrun"/>
          <w:rFonts w:ascii="Arial" w:hAnsi="Arial"/>
          <w:color w:val="000000"/>
        </w:rPr>
        <w:t>sk other</w:t>
      </w:r>
      <w:r>
        <w:rPr>
          <w:rStyle w:val="normaltextrun"/>
          <w:rFonts w:ascii="Arial" w:hAnsi="Arial"/>
          <w:color w:val="000000"/>
        </w:rPr>
        <w:t xml:space="preserve"> people</w:t>
      </w:r>
      <w:r w:rsidRPr="00A50338">
        <w:rPr>
          <w:rStyle w:val="normaltextrun"/>
          <w:rFonts w:ascii="Arial" w:hAnsi="Arial"/>
          <w:color w:val="000000"/>
        </w:rPr>
        <w:t xml:space="preserve"> if they have any good recipes.</w:t>
      </w:r>
      <w:r>
        <w:rPr>
          <w:rStyle w:val="eop"/>
          <w:rFonts w:ascii="Arial" w:hAnsi="Arial" w:cs="Arial"/>
          <w:color w:val="000000"/>
        </w:rPr>
        <w:t xml:space="preserve"> </w:t>
      </w:r>
      <w:r w:rsidRPr="00A50338">
        <w:rPr>
          <w:rStyle w:val="normaltextrun"/>
          <w:rFonts w:ascii="Arial" w:hAnsi="Arial"/>
          <w:color w:val="000000"/>
        </w:rPr>
        <w:t>Make a recipe book</w:t>
      </w:r>
    </w:p>
    <w:p w14:paraId="6B349321" w14:textId="77777777" w:rsidR="00851CB4" w:rsidRPr="00A50338" w:rsidRDefault="00851CB4" w:rsidP="00851CB4">
      <w:pPr>
        <w:tabs>
          <w:tab w:val="left" w:pos="3195"/>
        </w:tabs>
        <w:rPr>
          <w:rFonts w:ascii="Arial" w:eastAsia="Times New Roman" w:hAnsi="Arial" w:cs="Arial"/>
          <w:lang w:eastAsia="en-GB"/>
        </w:rPr>
      </w:pPr>
    </w:p>
    <w:p w14:paraId="5AFD4901" w14:textId="77777777" w:rsidR="00851CB4" w:rsidRDefault="00851CB4" w:rsidP="00851CB4">
      <w:pPr>
        <w:tabs>
          <w:tab w:val="left" w:pos="3660"/>
        </w:tabs>
        <w:rPr>
          <w:rFonts w:ascii="Arial" w:eastAsia="Times New Roman" w:hAnsi="Arial" w:cs="Arial"/>
          <w:lang w:eastAsia="en-GB"/>
        </w:rPr>
      </w:pPr>
      <w:r>
        <w:rPr>
          <w:rFonts w:ascii="Arial" w:eastAsia="Times New Roman" w:hAnsi="Arial" w:cs="Arial"/>
          <w:lang w:eastAsia="en-GB"/>
        </w:rPr>
        <w:tab/>
      </w:r>
    </w:p>
    <w:p w14:paraId="41E69A7B" w14:textId="77777777" w:rsidR="00851CB4" w:rsidRDefault="00851CB4" w:rsidP="00851CB4">
      <w:pPr>
        <w:tabs>
          <w:tab w:val="left" w:pos="3660"/>
        </w:tabs>
        <w:rPr>
          <w:rFonts w:ascii="Arial" w:eastAsia="Times New Roman" w:hAnsi="Arial" w:cs="Arial"/>
          <w:lang w:eastAsia="en-GB"/>
        </w:rPr>
      </w:pPr>
    </w:p>
    <w:p w14:paraId="46C148D5" w14:textId="77777777" w:rsidR="00851CB4" w:rsidRDefault="00851CB4" w:rsidP="00851CB4">
      <w:pPr>
        <w:tabs>
          <w:tab w:val="left" w:pos="3660"/>
        </w:tabs>
        <w:rPr>
          <w:rFonts w:ascii="Arial" w:eastAsia="Times New Roman" w:hAnsi="Arial" w:cs="Arial"/>
          <w:lang w:eastAsia="en-GB"/>
        </w:rPr>
      </w:pPr>
    </w:p>
    <w:p w14:paraId="0013FFA8" w14:textId="77777777" w:rsidR="00851CB4" w:rsidRDefault="00851CB4" w:rsidP="00851CB4">
      <w:pPr>
        <w:tabs>
          <w:tab w:val="left" w:pos="3660"/>
        </w:tabs>
        <w:rPr>
          <w:rFonts w:ascii="Arial" w:eastAsia="Times New Roman" w:hAnsi="Arial" w:cs="Arial"/>
          <w:lang w:eastAsia="en-GB"/>
        </w:rPr>
      </w:pPr>
    </w:p>
    <w:p w14:paraId="1A436F34" w14:textId="77777777" w:rsidR="00851CB4" w:rsidRDefault="00851CB4" w:rsidP="00851CB4">
      <w:pPr>
        <w:tabs>
          <w:tab w:val="left" w:pos="3660"/>
        </w:tabs>
        <w:rPr>
          <w:rFonts w:ascii="Arial" w:eastAsia="Times New Roman" w:hAnsi="Arial" w:cs="Arial"/>
          <w:lang w:eastAsia="en-GB"/>
        </w:rPr>
      </w:pPr>
    </w:p>
    <w:p w14:paraId="280DE6F3" w14:textId="77777777" w:rsidR="00851CB4" w:rsidRDefault="00851CB4" w:rsidP="00851CB4">
      <w:pPr>
        <w:tabs>
          <w:tab w:val="left" w:pos="3660"/>
        </w:tabs>
        <w:rPr>
          <w:rFonts w:ascii="Arial" w:eastAsia="Times New Roman" w:hAnsi="Arial" w:cs="Arial"/>
          <w:lang w:eastAsia="en-GB"/>
        </w:rPr>
      </w:pPr>
    </w:p>
    <w:p w14:paraId="3861BD3B" w14:textId="77777777" w:rsidR="00851CB4" w:rsidRDefault="00851CB4" w:rsidP="00851CB4">
      <w:pPr>
        <w:tabs>
          <w:tab w:val="left" w:pos="3660"/>
        </w:tabs>
        <w:rPr>
          <w:rFonts w:ascii="Arial" w:eastAsia="Times New Roman" w:hAnsi="Arial" w:cs="Arial"/>
          <w:b/>
          <w:lang w:eastAsia="en-GB"/>
        </w:rPr>
      </w:pPr>
      <w:r w:rsidRPr="007763B9">
        <w:rPr>
          <w:rFonts w:ascii="Arial" w:eastAsia="Times New Roman" w:hAnsi="Arial" w:cs="Arial"/>
          <w:b/>
          <w:noProof/>
          <w:lang w:eastAsia="en-GB"/>
        </w:rPr>
        <w:lastRenderedPageBreak/>
        <mc:AlternateContent>
          <mc:Choice Requires="wps">
            <w:drawing>
              <wp:anchor distT="45720" distB="45720" distL="114300" distR="114300" simplePos="0" relativeHeight="251867136" behindDoc="0" locked="0" layoutInCell="1" allowOverlap="1" wp14:anchorId="56A4764B" wp14:editId="7E5AF77B">
                <wp:simplePos x="0" y="0"/>
                <wp:positionH relativeFrom="margin">
                  <wp:align>left</wp:align>
                </wp:positionH>
                <wp:positionV relativeFrom="paragraph">
                  <wp:posOffset>314960</wp:posOffset>
                </wp:positionV>
                <wp:extent cx="3093085" cy="4070350"/>
                <wp:effectExtent l="0" t="0" r="12065" b="25400"/>
                <wp:wrapSquare wrapText="bothSides"/>
                <wp:docPr id="3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3396" cy="407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A18CBD" w14:textId="77777777" w:rsidR="00497EA1" w:rsidRDefault="00497EA1" w:rsidP="00851CB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</w:rPr>
                            </w:pPr>
                            <w:r w:rsidRPr="007763B9"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</w:rPr>
                              <w:t xml:space="preserve">Make </w:t>
                            </w:r>
                            <w:r w:rsidRPr="00C6029D">
                              <w:rPr>
                                <w:rFonts w:ascii="Arial" w:hAnsi="Arial" w:cs="Arial"/>
                                <w:b/>
                                <w:color w:val="EA5B0C" w:themeColor="accent1"/>
                                <w:sz w:val="36"/>
                                <w:szCs w:val="36"/>
                              </w:rPr>
                              <w:t>FAIR</w:t>
                            </w:r>
                            <w:r w:rsidRPr="00C6029D">
                              <w:rPr>
                                <w:rFonts w:ascii="Arial" w:hAnsi="Arial" w:cs="Arial"/>
                                <w:b/>
                                <w:color w:val="00A7A7" w:themeColor="accent5"/>
                                <w:sz w:val="36"/>
                                <w:szCs w:val="36"/>
                              </w:rPr>
                              <w:t>TRADE</w:t>
                            </w:r>
                            <w:r w:rsidRPr="007763B9"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</w:rPr>
                              <w:t xml:space="preserve"> a habit!</w:t>
                            </w:r>
                          </w:p>
                          <w:p w14:paraId="73A137ED" w14:textId="77777777" w:rsidR="00497EA1" w:rsidRPr="007763B9" w:rsidRDefault="00497EA1" w:rsidP="00851CB4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AEB7650" w14:textId="77777777" w:rsidR="00497EA1" w:rsidRDefault="00497EA1" w:rsidP="00851CB4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7763B9">
                              <w:rPr>
                                <w:rFonts w:ascii="Arial" w:hAnsi="Arial" w:cs="Arial"/>
                              </w:rPr>
                              <w:t>Fairly t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raded products like chocolate, coffee, tea and bananas mean people in poor countries get fair pay for their hard work. </w:t>
                            </w:r>
                          </w:p>
                          <w:p w14:paraId="06268E3E" w14:textId="77777777" w:rsidR="00497EA1" w:rsidRDefault="00497EA1" w:rsidP="00CD3D1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What can you do?</w:t>
                            </w:r>
                          </w:p>
                          <w:p w14:paraId="102B9653" w14:textId="77777777" w:rsidR="00497EA1" w:rsidRDefault="00497EA1" w:rsidP="00851CB4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332B1A9" w14:textId="77777777" w:rsidR="00497EA1" w:rsidRDefault="00497EA1" w:rsidP="00851CB4">
                            <w:pPr>
                              <w:pStyle w:val="ListParagraph"/>
                              <w:numPr>
                                <w:ilvl w:val="0"/>
                                <w:numId w:val="38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 w:rsidRPr="007763B9">
                              <w:rPr>
                                <w:rFonts w:ascii="Arial" w:hAnsi="Arial" w:cs="Arial"/>
                              </w:rPr>
                              <w:t xml:space="preserve">Buy </w:t>
                            </w:r>
                            <w:r w:rsidRPr="00C6029D">
                              <w:rPr>
                                <w:rFonts w:ascii="Arial" w:hAnsi="Arial" w:cs="Arial"/>
                                <w:b/>
                                <w:color w:val="EA5B0C" w:themeColor="accent1"/>
                              </w:rPr>
                              <w:t>FAIR</w:t>
                            </w:r>
                            <w:r w:rsidRPr="00C6029D">
                              <w:rPr>
                                <w:rFonts w:ascii="Arial" w:hAnsi="Arial" w:cs="Arial"/>
                                <w:b/>
                                <w:color w:val="00A7A7" w:themeColor="accent5"/>
                              </w:rPr>
                              <w:t>TRADE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products when you can</w:t>
                            </w:r>
                          </w:p>
                          <w:p w14:paraId="7AD6937B" w14:textId="77777777" w:rsidR="00497EA1" w:rsidRDefault="00497EA1" w:rsidP="00851CB4">
                            <w:pPr>
                              <w:pStyle w:val="ListParagraph"/>
                              <w:numPr>
                                <w:ilvl w:val="0"/>
                                <w:numId w:val="38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Ask for </w:t>
                            </w:r>
                            <w:r w:rsidRPr="00C6029D">
                              <w:rPr>
                                <w:rFonts w:ascii="Arial" w:hAnsi="Arial" w:cs="Arial"/>
                                <w:b/>
                                <w:color w:val="EA5B0C" w:themeColor="accent1"/>
                              </w:rPr>
                              <w:t>FAIR</w:t>
                            </w:r>
                            <w:r w:rsidRPr="00C6029D">
                              <w:rPr>
                                <w:rFonts w:ascii="Arial" w:hAnsi="Arial" w:cs="Arial"/>
                                <w:b/>
                                <w:color w:val="00A7A7" w:themeColor="accent5"/>
                              </w:rPr>
                              <w:t>TRADE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 products in shops and cafes</w:t>
                            </w:r>
                          </w:p>
                          <w:p w14:paraId="14E4D5E4" w14:textId="77777777" w:rsidR="00497EA1" w:rsidRDefault="00497EA1" w:rsidP="00851CB4">
                            <w:pPr>
                              <w:pStyle w:val="ListParagraph"/>
                              <w:numPr>
                                <w:ilvl w:val="0"/>
                                <w:numId w:val="38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Get businesses near you to stock </w:t>
                            </w:r>
                            <w:r w:rsidRPr="00C6029D">
                              <w:rPr>
                                <w:rFonts w:ascii="Arial" w:hAnsi="Arial" w:cs="Arial"/>
                                <w:b/>
                                <w:color w:val="EA5B0C" w:themeColor="accent1"/>
                              </w:rPr>
                              <w:t>FAIR</w:t>
                            </w:r>
                            <w:r w:rsidRPr="00C6029D">
                              <w:rPr>
                                <w:rFonts w:ascii="Arial" w:hAnsi="Arial" w:cs="Arial"/>
                                <w:b/>
                                <w:color w:val="00A7A7" w:themeColor="accent5"/>
                              </w:rPr>
                              <w:t>TRADE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92D05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products</w:t>
                            </w:r>
                          </w:p>
                          <w:p w14:paraId="29EE3737" w14:textId="77777777" w:rsidR="00497EA1" w:rsidRPr="005100AA" w:rsidRDefault="00497EA1" w:rsidP="00851CB4">
                            <w:pPr>
                              <w:pStyle w:val="ListParagraph"/>
                              <w:numPr>
                                <w:ilvl w:val="0"/>
                                <w:numId w:val="38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Make your workplace, place of worship or college a </w:t>
                            </w:r>
                            <w:r w:rsidRPr="00C6029D">
                              <w:rPr>
                                <w:rFonts w:ascii="Arial" w:hAnsi="Arial" w:cs="Arial"/>
                                <w:b/>
                                <w:color w:val="EA5B0C" w:themeColor="accent1"/>
                              </w:rPr>
                              <w:t>FAIR</w:t>
                            </w:r>
                            <w:r w:rsidRPr="00C6029D">
                              <w:rPr>
                                <w:rFonts w:ascii="Arial" w:hAnsi="Arial" w:cs="Arial"/>
                                <w:b/>
                                <w:color w:val="00A7A7" w:themeColor="accent5"/>
                              </w:rPr>
                              <w:t>TRADE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92D050"/>
                              </w:rPr>
                              <w:t xml:space="preserve"> </w:t>
                            </w:r>
                            <w:r w:rsidRPr="00C6029D">
                              <w:rPr>
                                <w:rFonts w:ascii="Arial" w:hAnsi="Arial" w:cs="Arial"/>
                              </w:rPr>
                              <w:t>place</w:t>
                            </w:r>
                            <w:r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  <w:p w14:paraId="32C8F2FA" w14:textId="77777777" w:rsidR="00497EA1" w:rsidRDefault="00497EA1" w:rsidP="00851CB4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621E2AEC" w14:textId="77777777" w:rsidR="00497EA1" w:rsidRDefault="00497EA1" w:rsidP="00851CB4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3A61923A" w14:textId="77777777" w:rsidR="00497EA1" w:rsidRDefault="00497EA1" w:rsidP="00851CB4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4C338387" w14:textId="77777777" w:rsidR="00497EA1" w:rsidRDefault="00497EA1" w:rsidP="00851CB4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6F499E51" w14:textId="77777777" w:rsidR="00497EA1" w:rsidRPr="005100AA" w:rsidRDefault="00497EA1" w:rsidP="00851CB4">
                            <w:p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(Source: adapted from: New Consumer Magazine: 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Fairtrade Guide to Sheffield)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A4764B" id="_x0000_s1040" type="#_x0000_t202" style="position:absolute;margin-left:0;margin-top:24.8pt;width:243.55pt;height:320.5pt;z-index:25186713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" strokecolor="black [3213]">
                <v:textbox>
                  <w:txbxContent>
                    <w:p w14:paraId="7FA18CBD" w14:textId="77777777" w:rsidR="00497EA1" w:rsidRDefault="00497EA1" w:rsidP="00851CB4">
                      <w:pPr>
                        <w:jc w:val="center"/>
                        <w:rPr>
                          <w:rFonts w:ascii="Arial" w:hAnsi="Arial" w:cs="Arial"/>
                          <w:b/>
                          <w:sz w:val="36"/>
                          <w:szCs w:val="36"/>
                        </w:rPr>
                      </w:pPr>
                      <w:r w:rsidRPr="007763B9">
                        <w:rPr>
                          <w:rFonts w:ascii="Arial" w:hAnsi="Arial" w:cs="Arial"/>
                          <w:b/>
                          <w:sz w:val="36"/>
                          <w:szCs w:val="36"/>
                        </w:rPr>
                        <w:t xml:space="preserve">Make </w:t>
                      </w:r>
                      <w:r w:rsidRPr="00C6029D">
                        <w:rPr>
                          <w:rFonts w:ascii="Arial" w:hAnsi="Arial" w:cs="Arial"/>
                          <w:b/>
                          <w:color w:val="EA5B0C" w:themeColor="accent1"/>
                          <w:sz w:val="36"/>
                          <w:szCs w:val="36"/>
                        </w:rPr>
                        <w:t>FAIR</w:t>
                      </w:r>
                      <w:r w:rsidRPr="00C6029D">
                        <w:rPr>
                          <w:rFonts w:ascii="Arial" w:hAnsi="Arial" w:cs="Arial"/>
                          <w:b/>
                          <w:color w:val="00A7A7" w:themeColor="accent5"/>
                          <w:sz w:val="36"/>
                          <w:szCs w:val="36"/>
                        </w:rPr>
                        <w:t>TRADE</w:t>
                      </w:r>
                      <w:r w:rsidRPr="007763B9">
                        <w:rPr>
                          <w:rFonts w:ascii="Arial" w:hAnsi="Arial" w:cs="Arial"/>
                          <w:b/>
                          <w:sz w:val="36"/>
                          <w:szCs w:val="36"/>
                        </w:rPr>
                        <w:t xml:space="preserve"> a habit!</w:t>
                      </w:r>
                    </w:p>
                    <w:p w14:paraId="73A137ED" w14:textId="77777777" w:rsidR="00497EA1" w:rsidRPr="007763B9" w:rsidRDefault="00497EA1" w:rsidP="00851CB4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  <w:p w14:paraId="0AEB7650" w14:textId="77777777" w:rsidR="00497EA1" w:rsidRDefault="00497EA1" w:rsidP="00851CB4">
                      <w:pPr>
                        <w:rPr>
                          <w:rFonts w:ascii="Arial" w:hAnsi="Arial" w:cs="Arial"/>
                        </w:rPr>
                      </w:pPr>
                      <w:r w:rsidRPr="007763B9">
                        <w:rPr>
                          <w:rFonts w:ascii="Arial" w:hAnsi="Arial" w:cs="Arial"/>
                        </w:rPr>
                        <w:t>Fairly t</w:t>
                      </w:r>
                      <w:r>
                        <w:rPr>
                          <w:rFonts w:ascii="Arial" w:hAnsi="Arial" w:cs="Arial"/>
                        </w:rPr>
                        <w:t xml:space="preserve">raded products like chocolate, coffee, tea and bananas mean people in poor countries get fair pay for their hard work. </w:t>
                      </w:r>
                    </w:p>
                    <w:p w14:paraId="06268E3E" w14:textId="77777777" w:rsidR="00497EA1" w:rsidRDefault="00497EA1" w:rsidP="00CD3D1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What can you do?</w:t>
                      </w:r>
                    </w:p>
                    <w:p w14:paraId="102B9653" w14:textId="77777777" w:rsidR="00497EA1" w:rsidRDefault="00497EA1" w:rsidP="00851CB4">
                      <w:pPr>
                        <w:rPr>
                          <w:rFonts w:ascii="Arial" w:hAnsi="Arial" w:cs="Arial"/>
                        </w:rPr>
                      </w:pPr>
                    </w:p>
                    <w:p w14:paraId="7332B1A9" w14:textId="77777777" w:rsidR="00497EA1" w:rsidRDefault="00497EA1" w:rsidP="00851CB4">
                      <w:pPr>
                        <w:pStyle w:val="ListParagraph"/>
                        <w:numPr>
                          <w:ilvl w:val="0"/>
                          <w:numId w:val="38"/>
                        </w:numPr>
                        <w:rPr>
                          <w:rFonts w:ascii="Arial" w:hAnsi="Arial" w:cs="Arial"/>
                        </w:rPr>
                      </w:pPr>
                      <w:r w:rsidRPr="007763B9">
                        <w:rPr>
                          <w:rFonts w:ascii="Arial" w:hAnsi="Arial" w:cs="Arial"/>
                        </w:rPr>
                        <w:t xml:space="preserve">Buy </w:t>
                      </w:r>
                      <w:r w:rsidRPr="00C6029D">
                        <w:rPr>
                          <w:rFonts w:ascii="Arial" w:hAnsi="Arial" w:cs="Arial"/>
                          <w:b/>
                          <w:color w:val="EA5B0C" w:themeColor="accent1"/>
                        </w:rPr>
                        <w:t>FAIR</w:t>
                      </w:r>
                      <w:r w:rsidRPr="00C6029D">
                        <w:rPr>
                          <w:rFonts w:ascii="Arial" w:hAnsi="Arial" w:cs="Arial"/>
                          <w:b/>
                          <w:color w:val="00A7A7" w:themeColor="accent5"/>
                        </w:rPr>
                        <w:t>TRADE</w:t>
                      </w:r>
                      <w:r>
                        <w:rPr>
                          <w:rFonts w:ascii="Arial" w:hAnsi="Arial" w:cs="Arial"/>
                        </w:rPr>
                        <w:t xml:space="preserve"> products when you can</w:t>
                      </w:r>
                    </w:p>
                    <w:p w14:paraId="7AD6937B" w14:textId="77777777" w:rsidR="00497EA1" w:rsidRDefault="00497EA1" w:rsidP="00851CB4">
                      <w:pPr>
                        <w:pStyle w:val="ListParagraph"/>
                        <w:numPr>
                          <w:ilvl w:val="0"/>
                          <w:numId w:val="38"/>
                        </w:num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Ask for </w:t>
                      </w:r>
                      <w:r w:rsidRPr="00C6029D">
                        <w:rPr>
                          <w:rFonts w:ascii="Arial" w:hAnsi="Arial" w:cs="Arial"/>
                          <w:b/>
                          <w:color w:val="EA5B0C" w:themeColor="accent1"/>
                        </w:rPr>
                        <w:t>FAIR</w:t>
                      </w:r>
                      <w:r w:rsidRPr="00C6029D">
                        <w:rPr>
                          <w:rFonts w:ascii="Arial" w:hAnsi="Arial" w:cs="Arial"/>
                          <w:b/>
                          <w:color w:val="00A7A7" w:themeColor="accent5"/>
                        </w:rPr>
                        <w:t>TRADE</w:t>
                      </w:r>
                      <w:r>
                        <w:rPr>
                          <w:rFonts w:ascii="Arial" w:hAnsi="Arial" w:cs="Arial"/>
                        </w:rPr>
                        <w:t xml:space="preserve"> products in shops and cafes</w:t>
                      </w:r>
                    </w:p>
                    <w:p w14:paraId="14E4D5E4" w14:textId="77777777" w:rsidR="00497EA1" w:rsidRDefault="00497EA1" w:rsidP="00851CB4">
                      <w:pPr>
                        <w:pStyle w:val="ListParagraph"/>
                        <w:numPr>
                          <w:ilvl w:val="0"/>
                          <w:numId w:val="38"/>
                        </w:num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Get businesses near you to stock </w:t>
                      </w:r>
                      <w:r w:rsidRPr="00C6029D">
                        <w:rPr>
                          <w:rFonts w:ascii="Arial" w:hAnsi="Arial" w:cs="Arial"/>
                          <w:b/>
                          <w:color w:val="EA5B0C" w:themeColor="accent1"/>
                        </w:rPr>
                        <w:t>FAIR</w:t>
                      </w:r>
                      <w:r w:rsidRPr="00C6029D">
                        <w:rPr>
                          <w:rFonts w:ascii="Arial" w:hAnsi="Arial" w:cs="Arial"/>
                          <w:b/>
                          <w:color w:val="00A7A7" w:themeColor="accent5"/>
                        </w:rPr>
                        <w:t>TRADE</w:t>
                      </w:r>
                      <w:r>
                        <w:rPr>
                          <w:rFonts w:ascii="Arial" w:hAnsi="Arial" w:cs="Arial"/>
                          <w:b/>
                          <w:color w:val="92D05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>products</w:t>
                      </w:r>
                    </w:p>
                    <w:p w14:paraId="29EE3737" w14:textId="77777777" w:rsidR="00497EA1" w:rsidRPr="005100AA" w:rsidRDefault="00497EA1" w:rsidP="00851CB4">
                      <w:pPr>
                        <w:pStyle w:val="ListParagraph"/>
                        <w:numPr>
                          <w:ilvl w:val="0"/>
                          <w:numId w:val="38"/>
                        </w:num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Make your workplace, place of worship or college a </w:t>
                      </w:r>
                      <w:r w:rsidRPr="00C6029D">
                        <w:rPr>
                          <w:rFonts w:ascii="Arial" w:hAnsi="Arial" w:cs="Arial"/>
                          <w:b/>
                          <w:color w:val="EA5B0C" w:themeColor="accent1"/>
                        </w:rPr>
                        <w:t>FAIR</w:t>
                      </w:r>
                      <w:r w:rsidRPr="00C6029D">
                        <w:rPr>
                          <w:rFonts w:ascii="Arial" w:hAnsi="Arial" w:cs="Arial"/>
                          <w:b/>
                          <w:color w:val="00A7A7" w:themeColor="accent5"/>
                        </w:rPr>
                        <w:t>TRADE</w:t>
                      </w:r>
                      <w:r>
                        <w:rPr>
                          <w:rFonts w:ascii="Arial" w:hAnsi="Arial" w:cs="Arial"/>
                          <w:b/>
                          <w:color w:val="92D050"/>
                        </w:rPr>
                        <w:t xml:space="preserve"> </w:t>
                      </w:r>
                      <w:r w:rsidRPr="00C6029D">
                        <w:rPr>
                          <w:rFonts w:ascii="Arial" w:hAnsi="Arial" w:cs="Arial"/>
                        </w:rPr>
                        <w:t>place</w:t>
                      </w:r>
                      <w:r>
                        <w:rPr>
                          <w:rFonts w:ascii="Arial" w:hAnsi="Arial" w:cs="Arial"/>
                        </w:rPr>
                        <w:t>.</w:t>
                      </w:r>
                    </w:p>
                    <w:p w14:paraId="32C8F2FA" w14:textId="77777777" w:rsidR="00497EA1" w:rsidRDefault="00497EA1" w:rsidP="00851CB4">
                      <w:pPr>
                        <w:rPr>
                          <w:rFonts w:ascii="Arial" w:hAnsi="Arial" w:cs="Arial"/>
                        </w:rPr>
                      </w:pPr>
                    </w:p>
                    <w:p w14:paraId="621E2AEC" w14:textId="77777777" w:rsidR="00497EA1" w:rsidRDefault="00497EA1" w:rsidP="00851CB4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3A61923A" w14:textId="77777777" w:rsidR="00497EA1" w:rsidRDefault="00497EA1" w:rsidP="00851CB4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4C338387" w14:textId="77777777" w:rsidR="00497EA1" w:rsidRDefault="00497EA1" w:rsidP="00851CB4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6F499E51" w14:textId="77777777" w:rsidR="00497EA1" w:rsidRPr="005100AA" w:rsidRDefault="00497EA1" w:rsidP="00851CB4">
                      <w:pPr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(Source: adapted from: New Consumer Magazine: </w:t>
                      </w:r>
                      <w:r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>Fairtrade Guide to Sheffield)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66112" behindDoc="1" locked="0" layoutInCell="1" allowOverlap="1" wp14:anchorId="02D51A88" wp14:editId="446775CC">
            <wp:simplePos x="0" y="0"/>
            <wp:positionH relativeFrom="margin">
              <wp:posOffset>-635</wp:posOffset>
            </wp:positionH>
            <wp:positionV relativeFrom="paragraph">
              <wp:posOffset>314960</wp:posOffset>
            </wp:positionV>
            <wp:extent cx="6099810" cy="4051300"/>
            <wp:effectExtent l="0" t="0" r="0" b="6350"/>
            <wp:wrapTight wrapText="bothSides">
              <wp:wrapPolygon edited="0">
                <wp:start x="0" y="0"/>
                <wp:lineTo x="0" y="21532"/>
                <wp:lineTo x="21519" y="21532"/>
                <wp:lineTo x="21519" y="0"/>
                <wp:lineTo x="0" y="0"/>
              </wp:wrapPolygon>
            </wp:wrapTight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99810" cy="4051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141B">
        <w:rPr>
          <w:rFonts w:ascii="Arial" w:eastAsia="Times New Roman" w:hAnsi="Arial" w:cs="Arial"/>
          <w:b/>
          <w:lang w:eastAsia="en-GB"/>
        </w:rPr>
        <w:t>Text 10</w:t>
      </w:r>
    </w:p>
    <w:p w14:paraId="18A5569B" w14:textId="77777777" w:rsidR="00851CB4" w:rsidRDefault="00851CB4" w:rsidP="00851CB4">
      <w:pPr>
        <w:pStyle w:val="Body"/>
        <w:spacing w:after="0" w:line="240" w:lineRule="auto"/>
        <w:rPr>
          <w:rFonts w:ascii="Arial" w:hAnsi="Arial" w:cs="Arial"/>
          <w:b/>
        </w:rPr>
      </w:pPr>
    </w:p>
    <w:p w14:paraId="19F82771" w14:textId="77777777" w:rsidR="00851CB4" w:rsidRPr="0097060E" w:rsidRDefault="00851CB4" w:rsidP="00851CB4">
      <w:pPr>
        <w:pStyle w:val="Body"/>
        <w:spacing w:after="0" w:line="240" w:lineRule="auto"/>
        <w:rPr>
          <w:rFonts w:ascii="Arial" w:hAnsi="Arial" w:cs="Arial"/>
          <w:b/>
        </w:rPr>
      </w:pPr>
      <w:r w:rsidRPr="0097060E">
        <w:rPr>
          <w:rFonts w:ascii="Arial" w:hAnsi="Arial" w:cs="Arial"/>
          <w:b/>
        </w:rPr>
        <w:t>Activities</w:t>
      </w:r>
    </w:p>
    <w:p w14:paraId="600DD731" w14:textId="77777777" w:rsidR="00851CB4" w:rsidRPr="0097060E" w:rsidRDefault="00851CB4" w:rsidP="00851CB4">
      <w:pPr>
        <w:pStyle w:val="Body"/>
        <w:spacing w:after="0" w:line="240" w:lineRule="auto"/>
        <w:rPr>
          <w:rFonts w:ascii="Arial" w:hAnsi="Arial" w:cs="Arial"/>
        </w:rPr>
      </w:pPr>
    </w:p>
    <w:p w14:paraId="0E055509" w14:textId="77777777" w:rsidR="00851CB4" w:rsidRPr="0097060E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97060E">
        <w:rPr>
          <w:rFonts w:ascii="Arial" w:hAnsi="Arial" w:cs="Arial"/>
        </w:rPr>
        <w:t>10a</w:t>
      </w:r>
      <w:r w:rsidRPr="0097060E">
        <w:rPr>
          <w:rFonts w:ascii="Arial" w:hAnsi="Arial" w:cs="Arial"/>
        </w:rPr>
        <w:tab/>
        <w:t>Make a list of all the foods in the text.</w:t>
      </w:r>
    </w:p>
    <w:p w14:paraId="7D9BF2C3" w14:textId="77777777" w:rsidR="00851CB4" w:rsidRPr="0097060E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62BD2164" w14:textId="77777777" w:rsidR="00851CB4" w:rsidRPr="0097060E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97060E">
        <w:rPr>
          <w:rFonts w:ascii="Arial" w:hAnsi="Arial" w:cs="Arial"/>
        </w:rPr>
        <w:t>10b</w:t>
      </w:r>
      <w:r w:rsidRPr="0097060E">
        <w:rPr>
          <w:rFonts w:ascii="Arial" w:hAnsi="Arial" w:cs="Arial"/>
        </w:rPr>
        <w:tab/>
        <w:t>Make a list of all the places in the text.</w:t>
      </w:r>
    </w:p>
    <w:p w14:paraId="0CB6F197" w14:textId="77777777" w:rsidR="00851CB4" w:rsidRPr="0097060E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615EF5C9" w14:textId="77777777" w:rsidR="00851CB4" w:rsidRPr="0097060E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  <w:r w:rsidRPr="0097060E">
        <w:rPr>
          <w:rFonts w:ascii="Arial" w:hAnsi="Arial" w:cs="Arial"/>
        </w:rPr>
        <w:t xml:space="preserve">10c </w:t>
      </w:r>
      <w:r>
        <w:rPr>
          <w:rFonts w:ascii="Arial" w:hAnsi="Arial" w:cs="Arial"/>
        </w:rPr>
        <w:tab/>
      </w:r>
      <w:r w:rsidRPr="0097060E">
        <w:rPr>
          <w:rFonts w:ascii="Arial" w:hAnsi="Arial" w:cs="Arial"/>
        </w:rPr>
        <w:t>Make your own poster about something to help the environment e.g.</w:t>
      </w:r>
    </w:p>
    <w:p w14:paraId="1308083F" w14:textId="77777777" w:rsidR="00851CB4" w:rsidRPr="0097060E" w:rsidRDefault="00851CB4" w:rsidP="00851CB4">
      <w:pPr>
        <w:pStyle w:val="Body"/>
        <w:spacing w:after="0" w:line="240" w:lineRule="auto"/>
        <w:ind w:left="720" w:hanging="720"/>
        <w:rPr>
          <w:rFonts w:ascii="Arial" w:hAnsi="Arial" w:cs="Arial"/>
        </w:rPr>
      </w:pPr>
    </w:p>
    <w:p w14:paraId="363125C4" w14:textId="77777777" w:rsidR="00851CB4" w:rsidRPr="0097060E" w:rsidRDefault="00851CB4" w:rsidP="00851CB4">
      <w:pPr>
        <w:pStyle w:val="Body"/>
        <w:numPr>
          <w:ilvl w:val="0"/>
          <w:numId w:val="39"/>
        </w:numPr>
        <w:spacing w:after="0" w:line="240" w:lineRule="auto"/>
        <w:rPr>
          <w:rFonts w:ascii="Arial" w:hAnsi="Arial" w:cs="Arial"/>
        </w:rPr>
      </w:pPr>
      <w:r w:rsidRPr="0097060E">
        <w:rPr>
          <w:rFonts w:ascii="Arial" w:hAnsi="Arial" w:cs="Arial"/>
        </w:rPr>
        <w:t>Save energy</w:t>
      </w:r>
    </w:p>
    <w:p w14:paraId="1682919E" w14:textId="77777777" w:rsidR="00851CB4" w:rsidRPr="0097060E" w:rsidRDefault="00851CB4" w:rsidP="00851CB4">
      <w:pPr>
        <w:pStyle w:val="Body"/>
        <w:numPr>
          <w:ilvl w:val="0"/>
          <w:numId w:val="39"/>
        </w:numPr>
        <w:spacing w:after="0" w:line="240" w:lineRule="auto"/>
        <w:rPr>
          <w:rFonts w:ascii="Arial" w:hAnsi="Arial" w:cs="Arial"/>
        </w:rPr>
      </w:pPr>
      <w:r w:rsidRPr="0097060E">
        <w:rPr>
          <w:rFonts w:ascii="Arial" w:hAnsi="Arial" w:cs="Arial"/>
        </w:rPr>
        <w:t>Stop pollution</w:t>
      </w:r>
    </w:p>
    <w:p w14:paraId="2A1923D4" w14:textId="77777777" w:rsidR="00851CB4" w:rsidRPr="0097060E" w:rsidRDefault="00851CB4" w:rsidP="00851CB4">
      <w:pPr>
        <w:pStyle w:val="Body"/>
        <w:numPr>
          <w:ilvl w:val="0"/>
          <w:numId w:val="39"/>
        </w:numPr>
        <w:spacing w:after="0" w:line="240" w:lineRule="auto"/>
        <w:rPr>
          <w:rFonts w:ascii="Arial" w:hAnsi="Arial" w:cs="Arial"/>
        </w:rPr>
      </w:pPr>
      <w:r w:rsidRPr="0097060E">
        <w:rPr>
          <w:rFonts w:ascii="Arial" w:hAnsi="Arial" w:cs="Arial"/>
        </w:rPr>
        <w:t>Don’t waste food.</w:t>
      </w:r>
    </w:p>
    <w:p w14:paraId="21805628" w14:textId="77777777" w:rsidR="00851CB4" w:rsidRPr="00BE201C" w:rsidRDefault="00851CB4" w:rsidP="00851CB4">
      <w:pPr>
        <w:pStyle w:val="Body"/>
        <w:spacing w:after="0" w:line="240" w:lineRule="auto"/>
        <w:ind w:left="720" w:hanging="720"/>
        <w:rPr>
          <w:rFonts w:ascii="Arial Bold"/>
          <w:b/>
        </w:rPr>
      </w:pPr>
    </w:p>
    <w:p w14:paraId="537603B6" w14:textId="77777777" w:rsidR="00851CB4" w:rsidRDefault="00851CB4" w:rsidP="00851CB4">
      <w:pPr>
        <w:tabs>
          <w:tab w:val="left" w:pos="3660"/>
        </w:tabs>
        <w:rPr>
          <w:rFonts w:ascii="Arial" w:eastAsia="Times New Roman" w:hAnsi="Arial" w:cs="Arial"/>
          <w:b/>
          <w:lang w:eastAsia="en-GB"/>
        </w:rPr>
      </w:pPr>
    </w:p>
    <w:p w14:paraId="71794C62" w14:textId="77777777" w:rsidR="00851CB4" w:rsidRDefault="00851CB4" w:rsidP="00851CB4">
      <w:pPr>
        <w:tabs>
          <w:tab w:val="left" w:pos="6165"/>
        </w:tabs>
        <w:rPr>
          <w:rFonts w:ascii="Arial" w:hAnsi="Arial" w:cs="Arial"/>
          <w:b/>
        </w:rPr>
      </w:pPr>
    </w:p>
    <w:p w14:paraId="185D8367" w14:textId="77777777" w:rsidR="00C175E5" w:rsidRDefault="00C175E5" w:rsidP="00851CB4">
      <w:pPr>
        <w:tabs>
          <w:tab w:val="left" w:pos="6165"/>
        </w:tabs>
        <w:rPr>
          <w:rFonts w:ascii="Arial" w:hAnsi="Arial" w:cs="Arial"/>
          <w:b/>
        </w:rPr>
      </w:pPr>
    </w:p>
    <w:sectPr w:rsidR="00C175E5" w:rsidSect="00BB1808">
      <w:type w:val="continuous"/>
      <w:pgSz w:w="11906" w:h="16838" w:code="9"/>
      <w:pgMar w:top="1814" w:right="1440" w:bottom="144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22C2AFC" w14:textId="77777777" w:rsidR="0036534B" w:rsidRDefault="0036534B" w:rsidP="00D97467">
      <w:r>
        <w:separator/>
      </w:r>
    </w:p>
  </w:endnote>
  <w:endnote w:type="continuationSeparator" w:id="0">
    <w:p w14:paraId="1A21B52C" w14:textId="77777777" w:rsidR="0036534B" w:rsidRDefault="0036534B" w:rsidP="00D974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TC Tiffany Std Heavy">
    <w:altName w:val="Cambria"/>
    <w:panose1 w:val="00000000000000000000"/>
    <w:charset w:val="00"/>
    <w:family w:val="roman"/>
    <w:notTrueType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British Council Sans">
    <w:altName w:val="Arial"/>
    <w:charset w:val="00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Segoe MDL2 Assets">
    <w:panose1 w:val="050A0102010101010101"/>
    <w:charset w:val="00"/>
    <w:family w:val="roman"/>
    <w:pitch w:val="variable"/>
    <w:sig w:usb0="00000003" w:usb1="1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eiryo">
    <w:charset w:val="80"/>
    <w:family w:val="swiss"/>
    <w:pitch w:val="variable"/>
    <w:sig w:usb0="E00002FF" w:usb1="6AC7FFFF" w:usb2="08000012" w:usb3="00000000" w:csb0="0002009F" w:csb1="00000000"/>
  </w:font>
  <w:font w:name="Times">
    <w:altName w:val="Sylfaen"/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MT">
    <w:altName w:val="Arial"/>
    <w:charset w:val="00"/>
    <w:family w:val="auto"/>
    <w:pitch w:val="variable"/>
    <w:sig w:usb0="E0002AFF" w:usb1="C0007843" w:usb2="00000009" w:usb3="00000000" w:csb0="000001FF" w:csb1="00000000"/>
  </w:font>
  <w:font w:name="&amp;quot">
    <w:altName w:val="Cambria"/>
    <w:panose1 w:val="00000000000000000000"/>
    <w:charset w:val="00"/>
    <w:family w:val="roman"/>
    <w:notTrueType/>
    <w:pitch w:val="default"/>
  </w:font>
  <w:font w:name="Arial Bold">
    <w:altName w:val="Arial"/>
    <w:panose1 w:val="020B07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264571813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sdt>
        <w:sdtPr>
          <w:rPr>
            <w:rFonts w:ascii="Arial" w:hAnsi="Arial" w:cs="Arial"/>
            <w:sz w:val="18"/>
            <w:szCs w:val="18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2FE4F69" w14:textId="77777777" w:rsidR="00497EA1" w:rsidRPr="00F7023E" w:rsidRDefault="00497EA1">
            <w:pPr>
              <w:pStyle w:val="Footer"/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F7023E">
              <w:rPr>
                <w:rFonts w:ascii="Arial" w:hAnsi="Arial" w:cs="Arial"/>
                <w:sz w:val="18"/>
                <w:szCs w:val="18"/>
              </w:rPr>
              <w:t xml:space="preserve">Page </w:t>
            </w:r>
            <w:r w:rsidRPr="00F7023E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F7023E">
              <w:rPr>
                <w:rFonts w:ascii="Arial" w:hAnsi="Arial" w:cs="Arial"/>
                <w:b/>
                <w:bCs/>
                <w:sz w:val="18"/>
                <w:szCs w:val="18"/>
              </w:rPr>
              <w:instrText xml:space="preserve"> PAGE </w:instrText>
            </w:r>
            <w:r w:rsidRPr="00F7023E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Pr="00F7023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2</w:t>
            </w:r>
            <w:r w:rsidRPr="00F7023E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  <w:r w:rsidRPr="00F7023E">
              <w:rPr>
                <w:rFonts w:ascii="Arial" w:hAnsi="Arial" w:cs="Arial"/>
                <w:sz w:val="18"/>
                <w:szCs w:val="18"/>
              </w:rPr>
              <w:t xml:space="preserve"> of </w:t>
            </w:r>
            <w:r w:rsidRPr="00F7023E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F7023E">
              <w:rPr>
                <w:rFonts w:ascii="Arial" w:hAnsi="Arial" w:cs="Arial"/>
                <w:b/>
                <w:bCs/>
                <w:sz w:val="18"/>
                <w:szCs w:val="18"/>
              </w:rPr>
              <w:instrText xml:space="preserve"> NUMPAGES  </w:instrText>
            </w:r>
            <w:r w:rsidRPr="00F7023E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Pr="00F7023E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2</w:t>
            </w:r>
            <w:r w:rsidRPr="00F7023E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</w:p>
          <w:p w14:paraId="4E3A8C6D" w14:textId="77777777" w:rsidR="00497EA1" w:rsidRPr="00F7023E" w:rsidRDefault="00497EA1">
            <w:pPr>
              <w:pStyle w:val="Footer"/>
              <w:jc w:val="right"/>
              <w:rPr>
                <w:rFonts w:ascii="Arial" w:hAnsi="Arial" w:cs="Arial"/>
                <w:sz w:val="18"/>
                <w:szCs w:val="18"/>
              </w:rPr>
            </w:pPr>
          </w:p>
          <w:p w14:paraId="1363ABB7" w14:textId="7B7A0214" w:rsidR="00497EA1" w:rsidRPr="00F7023E" w:rsidRDefault="00497EA1">
            <w:pPr>
              <w:pStyle w:val="Footer"/>
              <w:rPr>
                <w:rFonts w:ascii="Arial" w:hAnsi="Arial" w:cs="Arial"/>
                <w:sz w:val="18"/>
                <w:szCs w:val="18"/>
              </w:rPr>
            </w:pPr>
            <w:r w:rsidRPr="00F7023E">
              <w:rPr>
                <w:rFonts w:ascii="Arial" w:hAnsi="Arial" w:cs="Arial"/>
                <w:sz w:val="18"/>
                <w:szCs w:val="18"/>
              </w:rPr>
              <w:t>© Copyright 2018 Gateway Qualifications. Permission granted to reproduce for use with cohorts registered with Gateway Qualifications only. Commercial copying, hiring, lending is prohibited.</w:t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1754470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2ADA988" w14:textId="0B925323" w:rsidR="00497EA1" w:rsidRDefault="00DB4C89">
        <w:pPr>
          <w:pStyle w:val="Footer"/>
          <w:jc w:val="right"/>
        </w:pPr>
      </w:p>
    </w:sdtContent>
  </w:sdt>
  <w:p w14:paraId="23C54229" w14:textId="64DC2990" w:rsidR="00497EA1" w:rsidRPr="00E019D7" w:rsidRDefault="00497EA1" w:rsidP="00E019D7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8EA476" w14:textId="77777777" w:rsidR="0036534B" w:rsidRDefault="0036534B" w:rsidP="00D97467">
      <w:r>
        <w:separator/>
      </w:r>
    </w:p>
  </w:footnote>
  <w:footnote w:type="continuationSeparator" w:id="0">
    <w:p w14:paraId="3348F709" w14:textId="77777777" w:rsidR="0036534B" w:rsidRDefault="0036534B" w:rsidP="00D974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1D137B" w14:textId="77777777" w:rsidR="00497EA1" w:rsidRPr="00333548" w:rsidRDefault="00497EA1" w:rsidP="00333548">
    <w:pPr>
      <w:widowControl w:val="0"/>
      <w:autoSpaceDE w:val="0"/>
      <w:autoSpaceDN w:val="0"/>
      <w:adjustRightInd w:val="0"/>
      <w:spacing w:line="300" w:lineRule="atLeast"/>
      <w:rPr>
        <w:rFonts w:ascii="Arial" w:hAnsi="Arial" w:cs="Arial"/>
        <w:sz w:val="22"/>
        <w:szCs w:val="22"/>
        <w:lang w:val="en-US"/>
      </w:rPr>
    </w:pPr>
    <w:r w:rsidRPr="00333548">
      <w:rPr>
        <w:rFonts w:ascii="Arial" w:hAnsi="Arial" w:cs="Arial"/>
        <w:sz w:val="22"/>
        <w:szCs w:val="22"/>
        <w:lang w:val="en-US"/>
      </w:rPr>
      <w:t>English Activities to do on your Own</w:t>
    </w:r>
  </w:p>
  <w:p w14:paraId="342B541A" w14:textId="228128B5" w:rsidR="00497EA1" w:rsidRPr="00333548" w:rsidRDefault="00497EA1" w:rsidP="00333548">
    <w:pPr>
      <w:pStyle w:val="Header"/>
      <w:rPr>
        <w:sz w:val="22"/>
        <w:szCs w:val="22"/>
      </w:rPr>
    </w:pPr>
    <w:r w:rsidRPr="00333548">
      <w:rPr>
        <w:rFonts w:ascii="Arial" w:hAnsi="Arial" w:cs="Arial"/>
        <w:sz w:val="22"/>
        <w:szCs w:val="22"/>
        <w:lang w:val="en-US"/>
      </w:rPr>
      <w:t>ESOL Stage 1</w:t>
    </w:r>
    <w:r w:rsidRPr="00333548">
      <w:rPr>
        <w:noProof/>
        <w:sz w:val="22"/>
        <w:szCs w:val="22"/>
        <w:lang w:val="en-US"/>
      </w:rPr>
      <w:drawing>
        <wp:anchor distT="0" distB="0" distL="114300" distR="114300" simplePos="0" relativeHeight="251662336" behindDoc="1" locked="0" layoutInCell="0" allowOverlap="1" wp14:anchorId="5BB19833" wp14:editId="4728D47D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14425295" cy="982980"/>
          <wp:effectExtent l="0" t="0" r="0" b="7620"/>
          <wp:wrapNone/>
          <wp:docPr id="10" name="Picture 3" descr="S:\Internal Operations\marketing\LOGO &amp; BRAND\Gateway Qualifications Logo\Logos for internal use\page header with lin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S:\Internal Operations\marketing\LOGO &amp; BRAND\Gateway Qualifications Logo\Logos for internal use\page header with lin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25295" cy="982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45DF16" w14:textId="77777777" w:rsidR="00497EA1" w:rsidRDefault="00497EA1">
    <w:pPr>
      <w:pStyle w:val="Header"/>
    </w:pPr>
    <w:r>
      <w:rPr>
        <w:noProof/>
        <w:lang w:val="en-US"/>
      </w:rPr>
      <w:drawing>
        <wp:anchor distT="0" distB="0" distL="114300" distR="114300" simplePos="0" relativeHeight="251666432" behindDoc="1" locked="0" layoutInCell="1" allowOverlap="1" wp14:anchorId="046C91D6" wp14:editId="54236AB9">
          <wp:simplePos x="0" y="0"/>
          <wp:positionH relativeFrom="page">
            <wp:posOffset>-247650</wp:posOffset>
          </wp:positionH>
          <wp:positionV relativeFrom="paragraph">
            <wp:posOffset>-224155</wp:posOffset>
          </wp:positionV>
          <wp:extent cx="7598979" cy="10743280"/>
          <wp:effectExtent l="0" t="0" r="0" b="1270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98979" cy="107432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4384" behindDoc="0" locked="0" layoutInCell="0" allowOverlap="0" wp14:anchorId="6DC22CF2" wp14:editId="4D4335C7">
          <wp:simplePos x="0" y="0"/>
          <wp:positionH relativeFrom="margin">
            <wp:posOffset>3857625</wp:posOffset>
          </wp:positionH>
          <wp:positionV relativeFrom="page">
            <wp:posOffset>268605</wp:posOffset>
          </wp:positionV>
          <wp:extent cx="2473200" cy="597600"/>
          <wp:effectExtent l="0" t="0" r="3810" b="0"/>
          <wp:wrapSquare wrapText="bothSides"/>
          <wp:docPr id="23" name="Pictur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ateway Logo.jpg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9326" t="11844" r="6231" b="64468"/>
                  <a:stretch/>
                </pic:blipFill>
                <pic:spPr bwMode="auto">
                  <a:xfrm>
                    <a:off x="0" y="0"/>
                    <a:ext cx="2473200" cy="5976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B8C144C" w14:textId="77777777" w:rsidR="00497EA1" w:rsidRDefault="00497EA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63538"/>
    <w:multiLevelType w:val="hybridMultilevel"/>
    <w:tmpl w:val="D09C78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B212BC"/>
    <w:multiLevelType w:val="hybridMultilevel"/>
    <w:tmpl w:val="BECAF2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043F68"/>
    <w:multiLevelType w:val="hybridMultilevel"/>
    <w:tmpl w:val="6BA406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0D4794"/>
    <w:multiLevelType w:val="hybridMultilevel"/>
    <w:tmpl w:val="9EBC12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0F7387"/>
    <w:multiLevelType w:val="multilevel"/>
    <w:tmpl w:val="C00288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3AD15BB"/>
    <w:multiLevelType w:val="hybridMultilevel"/>
    <w:tmpl w:val="BBD8F59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C117B0"/>
    <w:multiLevelType w:val="hybridMultilevel"/>
    <w:tmpl w:val="E0C812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0A425D"/>
    <w:multiLevelType w:val="hybridMultilevel"/>
    <w:tmpl w:val="A588E5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2058D1"/>
    <w:multiLevelType w:val="hybridMultilevel"/>
    <w:tmpl w:val="0B9CB1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83513B"/>
    <w:multiLevelType w:val="hybridMultilevel"/>
    <w:tmpl w:val="16D8AD70"/>
    <w:lvl w:ilvl="0" w:tplc="F7E24724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B37CCE"/>
    <w:multiLevelType w:val="hybridMultilevel"/>
    <w:tmpl w:val="8D6A83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2418A4"/>
    <w:multiLevelType w:val="multilevel"/>
    <w:tmpl w:val="1B6EA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96B274A"/>
    <w:multiLevelType w:val="hybridMultilevel"/>
    <w:tmpl w:val="D5E07C7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751B1F"/>
    <w:multiLevelType w:val="multilevel"/>
    <w:tmpl w:val="71D43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9851637"/>
    <w:multiLevelType w:val="multilevel"/>
    <w:tmpl w:val="BE80E6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9CC3FF9"/>
    <w:multiLevelType w:val="multilevel"/>
    <w:tmpl w:val="C3F668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2B2972A5"/>
    <w:multiLevelType w:val="multilevel"/>
    <w:tmpl w:val="DD3255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2B895839"/>
    <w:multiLevelType w:val="hybridMultilevel"/>
    <w:tmpl w:val="B25E2E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D6B0D46"/>
    <w:multiLevelType w:val="multilevel"/>
    <w:tmpl w:val="B5E6B5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2E342F57"/>
    <w:multiLevelType w:val="hybridMultilevel"/>
    <w:tmpl w:val="C4884A5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2FBB457B"/>
    <w:multiLevelType w:val="hybridMultilevel"/>
    <w:tmpl w:val="704484A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3A73857"/>
    <w:multiLevelType w:val="multilevel"/>
    <w:tmpl w:val="513867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354677E9"/>
    <w:multiLevelType w:val="hybridMultilevel"/>
    <w:tmpl w:val="7EBEC802"/>
    <w:lvl w:ilvl="0" w:tplc="F7E24724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63B3585"/>
    <w:multiLevelType w:val="hybridMultilevel"/>
    <w:tmpl w:val="EBFCD46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36587A06"/>
    <w:multiLevelType w:val="multilevel"/>
    <w:tmpl w:val="040699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368F5207"/>
    <w:multiLevelType w:val="hybridMultilevel"/>
    <w:tmpl w:val="5FFE138C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36AB060A"/>
    <w:multiLevelType w:val="hybridMultilevel"/>
    <w:tmpl w:val="BB821D94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38CC1DAF"/>
    <w:multiLevelType w:val="hybridMultilevel"/>
    <w:tmpl w:val="0A688118"/>
    <w:lvl w:ilvl="0" w:tplc="C3D434E8">
      <w:numFmt w:val="bullet"/>
      <w:lvlText w:val=""/>
      <w:lvlJc w:val="left"/>
      <w:pPr>
        <w:ind w:left="1080" w:hanging="360"/>
      </w:pPr>
      <w:rPr>
        <w:rFonts w:ascii="Symbol" w:eastAsia="Times New Roman" w:hAnsi="Symbo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3E9E7382"/>
    <w:multiLevelType w:val="hybridMultilevel"/>
    <w:tmpl w:val="55F627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1563758"/>
    <w:multiLevelType w:val="hybridMultilevel"/>
    <w:tmpl w:val="4152361A"/>
    <w:lvl w:ilvl="0" w:tplc="C3D434E8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44303AF"/>
    <w:multiLevelType w:val="hybridMultilevel"/>
    <w:tmpl w:val="F628F7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46F1C3C"/>
    <w:multiLevelType w:val="hybridMultilevel"/>
    <w:tmpl w:val="CDB8C5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480300C"/>
    <w:multiLevelType w:val="hybridMultilevel"/>
    <w:tmpl w:val="D7A21E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7E00E17"/>
    <w:multiLevelType w:val="multilevel"/>
    <w:tmpl w:val="5AF01D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520374BB"/>
    <w:multiLevelType w:val="hybridMultilevel"/>
    <w:tmpl w:val="33C808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29B5C4E"/>
    <w:multiLevelType w:val="hybridMultilevel"/>
    <w:tmpl w:val="C54A55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5D34F7B"/>
    <w:multiLevelType w:val="multilevel"/>
    <w:tmpl w:val="B0C86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56490072"/>
    <w:multiLevelType w:val="hybridMultilevel"/>
    <w:tmpl w:val="A00C7B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83237CE"/>
    <w:multiLevelType w:val="hybridMultilevel"/>
    <w:tmpl w:val="2DC412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9666CC3"/>
    <w:multiLevelType w:val="hybridMultilevel"/>
    <w:tmpl w:val="B6F6774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5DEC044B"/>
    <w:multiLevelType w:val="hybridMultilevel"/>
    <w:tmpl w:val="9B769D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0BB222B"/>
    <w:multiLevelType w:val="hybridMultilevel"/>
    <w:tmpl w:val="EA24F4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F27090D"/>
    <w:multiLevelType w:val="hybridMultilevel"/>
    <w:tmpl w:val="7304F166"/>
    <w:lvl w:ilvl="0" w:tplc="CB2C0F90">
      <w:start w:val="10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 w15:restartNumberingAfterBreak="0">
    <w:nsid w:val="71952407"/>
    <w:multiLevelType w:val="multilevel"/>
    <w:tmpl w:val="9AFC59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4" w15:restartNumberingAfterBreak="0">
    <w:nsid w:val="767776A0"/>
    <w:multiLevelType w:val="hybridMultilevel"/>
    <w:tmpl w:val="3306BAF6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77B11E38"/>
    <w:multiLevelType w:val="multilevel"/>
    <w:tmpl w:val="1D6AEF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6" w15:restartNumberingAfterBreak="0">
    <w:nsid w:val="7FC62E34"/>
    <w:multiLevelType w:val="hybridMultilevel"/>
    <w:tmpl w:val="96969FB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27"/>
  </w:num>
  <w:num w:numId="3">
    <w:abstractNumId w:val="11"/>
  </w:num>
  <w:num w:numId="4">
    <w:abstractNumId w:val="15"/>
  </w:num>
  <w:num w:numId="5">
    <w:abstractNumId w:val="4"/>
  </w:num>
  <w:num w:numId="6">
    <w:abstractNumId w:val="14"/>
  </w:num>
  <w:num w:numId="7">
    <w:abstractNumId w:val="21"/>
  </w:num>
  <w:num w:numId="8">
    <w:abstractNumId w:val="43"/>
  </w:num>
  <w:num w:numId="9">
    <w:abstractNumId w:val="16"/>
  </w:num>
  <w:num w:numId="10">
    <w:abstractNumId w:val="33"/>
  </w:num>
  <w:num w:numId="11">
    <w:abstractNumId w:val="36"/>
  </w:num>
  <w:num w:numId="12">
    <w:abstractNumId w:val="45"/>
  </w:num>
  <w:num w:numId="13">
    <w:abstractNumId w:val="18"/>
  </w:num>
  <w:num w:numId="14">
    <w:abstractNumId w:val="24"/>
  </w:num>
  <w:num w:numId="15">
    <w:abstractNumId w:val="13"/>
  </w:num>
  <w:num w:numId="16">
    <w:abstractNumId w:val="42"/>
  </w:num>
  <w:num w:numId="17">
    <w:abstractNumId w:val="8"/>
  </w:num>
  <w:num w:numId="18">
    <w:abstractNumId w:val="3"/>
  </w:num>
  <w:num w:numId="19">
    <w:abstractNumId w:val="17"/>
  </w:num>
  <w:num w:numId="20">
    <w:abstractNumId w:val="31"/>
  </w:num>
  <w:num w:numId="21">
    <w:abstractNumId w:val="38"/>
  </w:num>
  <w:num w:numId="22">
    <w:abstractNumId w:val="41"/>
  </w:num>
  <w:num w:numId="23">
    <w:abstractNumId w:val="40"/>
  </w:num>
  <w:num w:numId="24">
    <w:abstractNumId w:val="10"/>
  </w:num>
  <w:num w:numId="25">
    <w:abstractNumId w:val="2"/>
  </w:num>
  <w:num w:numId="26">
    <w:abstractNumId w:val="28"/>
  </w:num>
  <w:num w:numId="27">
    <w:abstractNumId w:val="35"/>
  </w:num>
  <w:num w:numId="28">
    <w:abstractNumId w:val="0"/>
  </w:num>
  <w:num w:numId="29">
    <w:abstractNumId w:val="37"/>
  </w:num>
  <w:num w:numId="30">
    <w:abstractNumId w:val="6"/>
  </w:num>
  <w:num w:numId="31">
    <w:abstractNumId w:val="26"/>
  </w:num>
  <w:num w:numId="32">
    <w:abstractNumId w:val="46"/>
  </w:num>
  <w:num w:numId="33">
    <w:abstractNumId w:val="32"/>
  </w:num>
  <w:num w:numId="34">
    <w:abstractNumId w:val="23"/>
  </w:num>
  <w:num w:numId="35">
    <w:abstractNumId w:val="12"/>
  </w:num>
  <w:num w:numId="36">
    <w:abstractNumId w:val="1"/>
  </w:num>
  <w:num w:numId="37">
    <w:abstractNumId w:val="7"/>
  </w:num>
  <w:num w:numId="38">
    <w:abstractNumId w:val="5"/>
  </w:num>
  <w:num w:numId="39">
    <w:abstractNumId w:val="19"/>
  </w:num>
  <w:num w:numId="40">
    <w:abstractNumId w:val="39"/>
  </w:num>
  <w:num w:numId="41">
    <w:abstractNumId w:val="20"/>
  </w:num>
  <w:num w:numId="42">
    <w:abstractNumId w:val="22"/>
  </w:num>
  <w:num w:numId="43">
    <w:abstractNumId w:val="9"/>
  </w:num>
  <w:num w:numId="44">
    <w:abstractNumId w:val="30"/>
  </w:num>
  <w:num w:numId="45">
    <w:abstractNumId w:val="25"/>
  </w:num>
  <w:num w:numId="46">
    <w:abstractNumId w:val="44"/>
  </w:num>
  <w:num w:numId="47">
    <w:abstractNumId w:val="34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5576"/>
    <w:rsid w:val="000079BB"/>
    <w:rsid w:val="0001154D"/>
    <w:rsid w:val="00014514"/>
    <w:rsid w:val="000173E6"/>
    <w:rsid w:val="00017FC2"/>
    <w:rsid w:val="00022EC3"/>
    <w:rsid w:val="00031053"/>
    <w:rsid w:val="0003219D"/>
    <w:rsid w:val="00035EF6"/>
    <w:rsid w:val="00037028"/>
    <w:rsid w:val="00037559"/>
    <w:rsid w:val="00041DFA"/>
    <w:rsid w:val="0004428D"/>
    <w:rsid w:val="00044B0F"/>
    <w:rsid w:val="0004644D"/>
    <w:rsid w:val="00046526"/>
    <w:rsid w:val="00061944"/>
    <w:rsid w:val="00063BC2"/>
    <w:rsid w:val="000643DE"/>
    <w:rsid w:val="0006666B"/>
    <w:rsid w:val="00076D6A"/>
    <w:rsid w:val="000920E6"/>
    <w:rsid w:val="000930DF"/>
    <w:rsid w:val="000A1385"/>
    <w:rsid w:val="000A6605"/>
    <w:rsid w:val="000B1AB6"/>
    <w:rsid w:val="000B4910"/>
    <w:rsid w:val="000C1AA3"/>
    <w:rsid w:val="000C5E0C"/>
    <w:rsid w:val="000D09B9"/>
    <w:rsid w:val="000D2447"/>
    <w:rsid w:val="000E0432"/>
    <w:rsid w:val="000E3606"/>
    <w:rsid w:val="000E4AEC"/>
    <w:rsid w:val="000E593F"/>
    <w:rsid w:val="000E609A"/>
    <w:rsid w:val="000E666C"/>
    <w:rsid w:val="000E7CE0"/>
    <w:rsid w:val="00102F77"/>
    <w:rsid w:val="001031CD"/>
    <w:rsid w:val="0010423E"/>
    <w:rsid w:val="001049E8"/>
    <w:rsid w:val="00104F7F"/>
    <w:rsid w:val="001052D2"/>
    <w:rsid w:val="001109B8"/>
    <w:rsid w:val="00111249"/>
    <w:rsid w:val="00117D27"/>
    <w:rsid w:val="0012690A"/>
    <w:rsid w:val="00131917"/>
    <w:rsid w:val="00140AB6"/>
    <w:rsid w:val="001506FF"/>
    <w:rsid w:val="001513E7"/>
    <w:rsid w:val="0015274D"/>
    <w:rsid w:val="00163457"/>
    <w:rsid w:val="001639B6"/>
    <w:rsid w:val="00173D35"/>
    <w:rsid w:val="001843E6"/>
    <w:rsid w:val="00192790"/>
    <w:rsid w:val="001944FD"/>
    <w:rsid w:val="001A0C66"/>
    <w:rsid w:val="001A1B79"/>
    <w:rsid w:val="001A1C02"/>
    <w:rsid w:val="001A295C"/>
    <w:rsid w:val="001A3255"/>
    <w:rsid w:val="001A495F"/>
    <w:rsid w:val="001A5418"/>
    <w:rsid w:val="001B0963"/>
    <w:rsid w:val="001B0C6D"/>
    <w:rsid w:val="001B1689"/>
    <w:rsid w:val="001B20A7"/>
    <w:rsid w:val="001B4F90"/>
    <w:rsid w:val="001B64BC"/>
    <w:rsid w:val="001B7B64"/>
    <w:rsid w:val="001C0738"/>
    <w:rsid w:val="001C1299"/>
    <w:rsid w:val="001D15FD"/>
    <w:rsid w:val="001D38EE"/>
    <w:rsid w:val="001D3A28"/>
    <w:rsid w:val="001D3BA3"/>
    <w:rsid w:val="001D6E0D"/>
    <w:rsid w:val="001E1EBE"/>
    <w:rsid w:val="001E2185"/>
    <w:rsid w:val="001E2568"/>
    <w:rsid w:val="001E7978"/>
    <w:rsid w:val="001F1424"/>
    <w:rsid w:val="001F374E"/>
    <w:rsid w:val="001F7831"/>
    <w:rsid w:val="0020434F"/>
    <w:rsid w:val="002074B9"/>
    <w:rsid w:val="0021363E"/>
    <w:rsid w:val="00215DA2"/>
    <w:rsid w:val="002248C7"/>
    <w:rsid w:val="00230025"/>
    <w:rsid w:val="00230030"/>
    <w:rsid w:val="00230D22"/>
    <w:rsid w:val="002321E6"/>
    <w:rsid w:val="00232FB4"/>
    <w:rsid w:val="0023518A"/>
    <w:rsid w:val="002352CD"/>
    <w:rsid w:val="002438FF"/>
    <w:rsid w:val="00250B03"/>
    <w:rsid w:val="0025147B"/>
    <w:rsid w:val="0025292B"/>
    <w:rsid w:val="00253AD9"/>
    <w:rsid w:val="00254455"/>
    <w:rsid w:val="00256C85"/>
    <w:rsid w:val="00257798"/>
    <w:rsid w:val="00257817"/>
    <w:rsid w:val="00263A72"/>
    <w:rsid w:val="002644DC"/>
    <w:rsid w:val="00271F91"/>
    <w:rsid w:val="00275BB0"/>
    <w:rsid w:val="0028127B"/>
    <w:rsid w:val="00284DA2"/>
    <w:rsid w:val="00290706"/>
    <w:rsid w:val="00291D5E"/>
    <w:rsid w:val="00292FF5"/>
    <w:rsid w:val="00293D7F"/>
    <w:rsid w:val="002966E7"/>
    <w:rsid w:val="002A16C4"/>
    <w:rsid w:val="002A7C66"/>
    <w:rsid w:val="002B3059"/>
    <w:rsid w:val="002B6284"/>
    <w:rsid w:val="002D3EE1"/>
    <w:rsid w:val="002E08C1"/>
    <w:rsid w:val="002E10D5"/>
    <w:rsid w:val="002E1170"/>
    <w:rsid w:val="002E22AF"/>
    <w:rsid w:val="002E6555"/>
    <w:rsid w:val="002F2FC2"/>
    <w:rsid w:val="003052C5"/>
    <w:rsid w:val="00305E71"/>
    <w:rsid w:val="003068AF"/>
    <w:rsid w:val="00313E7B"/>
    <w:rsid w:val="0031528D"/>
    <w:rsid w:val="00317222"/>
    <w:rsid w:val="00317472"/>
    <w:rsid w:val="00320793"/>
    <w:rsid w:val="003251B5"/>
    <w:rsid w:val="00325946"/>
    <w:rsid w:val="003262EC"/>
    <w:rsid w:val="00333548"/>
    <w:rsid w:val="00342566"/>
    <w:rsid w:val="003432A0"/>
    <w:rsid w:val="003548A8"/>
    <w:rsid w:val="003572BA"/>
    <w:rsid w:val="003636CF"/>
    <w:rsid w:val="0036534B"/>
    <w:rsid w:val="0037235E"/>
    <w:rsid w:val="003739BD"/>
    <w:rsid w:val="00383094"/>
    <w:rsid w:val="00383484"/>
    <w:rsid w:val="003839E3"/>
    <w:rsid w:val="00384765"/>
    <w:rsid w:val="003870FA"/>
    <w:rsid w:val="003964DD"/>
    <w:rsid w:val="00396666"/>
    <w:rsid w:val="00396D2A"/>
    <w:rsid w:val="003A1A18"/>
    <w:rsid w:val="003B0FA8"/>
    <w:rsid w:val="003B14C6"/>
    <w:rsid w:val="003B334C"/>
    <w:rsid w:val="003B37D4"/>
    <w:rsid w:val="003C3867"/>
    <w:rsid w:val="003C50A0"/>
    <w:rsid w:val="003C7026"/>
    <w:rsid w:val="003D01BD"/>
    <w:rsid w:val="003D0242"/>
    <w:rsid w:val="003D4341"/>
    <w:rsid w:val="003D48AF"/>
    <w:rsid w:val="003E15CC"/>
    <w:rsid w:val="003E1FB5"/>
    <w:rsid w:val="003E25FA"/>
    <w:rsid w:val="003E389A"/>
    <w:rsid w:val="003E450A"/>
    <w:rsid w:val="003E6D3C"/>
    <w:rsid w:val="003F0F54"/>
    <w:rsid w:val="003F1CA3"/>
    <w:rsid w:val="003F2A8E"/>
    <w:rsid w:val="003F325D"/>
    <w:rsid w:val="004008BD"/>
    <w:rsid w:val="00403D26"/>
    <w:rsid w:val="00410754"/>
    <w:rsid w:val="00413938"/>
    <w:rsid w:val="004170D4"/>
    <w:rsid w:val="004211FD"/>
    <w:rsid w:val="00421234"/>
    <w:rsid w:val="00421CDB"/>
    <w:rsid w:val="0042306B"/>
    <w:rsid w:val="0042504D"/>
    <w:rsid w:val="00427381"/>
    <w:rsid w:val="00436323"/>
    <w:rsid w:val="00437237"/>
    <w:rsid w:val="00440848"/>
    <w:rsid w:val="00446894"/>
    <w:rsid w:val="00452646"/>
    <w:rsid w:val="0045326B"/>
    <w:rsid w:val="00454014"/>
    <w:rsid w:val="00454F56"/>
    <w:rsid w:val="00456343"/>
    <w:rsid w:val="00460FFF"/>
    <w:rsid w:val="00462BCA"/>
    <w:rsid w:val="0046521A"/>
    <w:rsid w:val="00466135"/>
    <w:rsid w:val="0046637E"/>
    <w:rsid w:val="004723BA"/>
    <w:rsid w:val="00472C91"/>
    <w:rsid w:val="004770AF"/>
    <w:rsid w:val="00481B65"/>
    <w:rsid w:val="00481E7A"/>
    <w:rsid w:val="00482221"/>
    <w:rsid w:val="004847D6"/>
    <w:rsid w:val="00484F35"/>
    <w:rsid w:val="00485C8F"/>
    <w:rsid w:val="00493FF5"/>
    <w:rsid w:val="00495016"/>
    <w:rsid w:val="00497EA1"/>
    <w:rsid w:val="004A1A65"/>
    <w:rsid w:val="004A3346"/>
    <w:rsid w:val="004A36B3"/>
    <w:rsid w:val="004A6BC7"/>
    <w:rsid w:val="004B3494"/>
    <w:rsid w:val="004C0942"/>
    <w:rsid w:val="004C3612"/>
    <w:rsid w:val="004C5E03"/>
    <w:rsid w:val="004C6411"/>
    <w:rsid w:val="004C6520"/>
    <w:rsid w:val="004D05FB"/>
    <w:rsid w:val="004E12C6"/>
    <w:rsid w:val="004E351F"/>
    <w:rsid w:val="004E64EA"/>
    <w:rsid w:val="004E7E7A"/>
    <w:rsid w:val="004F0955"/>
    <w:rsid w:val="004F4152"/>
    <w:rsid w:val="004F4A33"/>
    <w:rsid w:val="00501FAB"/>
    <w:rsid w:val="005100AA"/>
    <w:rsid w:val="00512186"/>
    <w:rsid w:val="00512910"/>
    <w:rsid w:val="00512C36"/>
    <w:rsid w:val="00522E0B"/>
    <w:rsid w:val="0052324B"/>
    <w:rsid w:val="00532BA7"/>
    <w:rsid w:val="00533B2F"/>
    <w:rsid w:val="005342E8"/>
    <w:rsid w:val="0054183E"/>
    <w:rsid w:val="0055471A"/>
    <w:rsid w:val="00561AFC"/>
    <w:rsid w:val="00562647"/>
    <w:rsid w:val="005655D6"/>
    <w:rsid w:val="005755E8"/>
    <w:rsid w:val="00576A99"/>
    <w:rsid w:val="0057726A"/>
    <w:rsid w:val="00581DB2"/>
    <w:rsid w:val="00585A88"/>
    <w:rsid w:val="00586D73"/>
    <w:rsid w:val="005902D1"/>
    <w:rsid w:val="0059349B"/>
    <w:rsid w:val="00593BA3"/>
    <w:rsid w:val="00593CC9"/>
    <w:rsid w:val="00595C63"/>
    <w:rsid w:val="00595FE1"/>
    <w:rsid w:val="005967B5"/>
    <w:rsid w:val="005A0C9C"/>
    <w:rsid w:val="005A7ECB"/>
    <w:rsid w:val="005B1F69"/>
    <w:rsid w:val="005B3668"/>
    <w:rsid w:val="005C08B8"/>
    <w:rsid w:val="005C20ED"/>
    <w:rsid w:val="005C5477"/>
    <w:rsid w:val="005D149A"/>
    <w:rsid w:val="005D7BA0"/>
    <w:rsid w:val="005E3602"/>
    <w:rsid w:val="005E4607"/>
    <w:rsid w:val="005E6589"/>
    <w:rsid w:val="005F1B1E"/>
    <w:rsid w:val="005F2131"/>
    <w:rsid w:val="005F44CA"/>
    <w:rsid w:val="005F5226"/>
    <w:rsid w:val="005F5349"/>
    <w:rsid w:val="006027BE"/>
    <w:rsid w:val="00603818"/>
    <w:rsid w:val="00605D87"/>
    <w:rsid w:val="006120DD"/>
    <w:rsid w:val="00616244"/>
    <w:rsid w:val="0061654C"/>
    <w:rsid w:val="006246AE"/>
    <w:rsid w:val="0062616B"/>
    <w:rsid w:val="00627913"/>
    <w:rsid w:val="0063552B"/>
    <w:rsid w:val="00640673"/>
    <w:rsid w:val="00645C33"/>
    <w:rsid w:val="006529EF"/>
    <w:rsid w:val="0065343E"/>
    <w:rsid w:val="00655C7E"/>
    <w:rsid w:val="006561D7"/>
    <w:rsid w:val="006576F5"/>
    <w:rsid w:val="00657830"/>
    <w:rsid w:val="00657FC9"/>
    <w:rsid w:val="006643AC"/>
    <w:rsid w:val="00664FA1"/>
    <w:rsid w:val="00667398"/>
    <w:rsid w:val="00672D24"/>
    <w:rsid w:val="00674BB9"/>
    <w:rsid w:val="0067665D"/>
    <w:rsid w:val="006808E2"/>
    <w:rsid w:val="0068649B"/>
    <w:rsid w:val="00690023"/>
    <w:rsid w:val="00696288"/>
    <w:rsid w:val="00697068"/>
    <w:rsid w:val="006A2BBA"/>
    <w:rsid w:val="006A370B"/>
    <w:rsid w:val="006A6D7B"/>
    <w:rsid w:val="006B2D5F"/>
    <w:rsid w:val="006B4D9A"/>
    <w:rsid w:val="006B67F6"/>
    <w:rsid w:val="006D1E4C"/>
    <w:rsid w:val="006D281E"/>
    <w:rsid w:val="006E3EBB"/>
    <w:rsid w:val="006F257E"/>
    <w:rsid w:val="006F2E68"/>
    <w:rsid w:val="006F366A"/>
    <w:rsid w:val="006F4BA7"/>
    <w:rsid w:val="00700083"/>
    <w:rsid w:val="00701937"/>
    <w:rsid w:val="0071251C"/>
    <w:rsid w:val="00712EF7"/>
    <w:rsid w:val="00716319"/>
    <w:rsid w:val="00716E6B"/>
    <w:rsid w:val="007177E3"/>
    <w:rsid w:val="00725B3D"/>
    <w:rsid w:val="0073011C"/>
    <w:rsid w:val="007341FC"/>
    <w:rsid w:val="007347E2"/>
    <w:rsid w:val="0073487C"/>
    <w:rsid w:val="00735535"/>
    <w:rsid w:val="00735917"/>
    <w:rsid w:val="0074302A"/>
    <w:rsid w:val="0074453B"/>
    <w:rsid w:val="0074462C"/>
    <w:rsid w:val="00744F12"/>
    <w:rsid w:val="007478E9"/>
    <w:rsid w:val="007560D0"/>
    <w:rsid w:val="00757152"/>
    <w:rsid w:val="00757334"/>
    <w:rsid w:val="00757C12"/>
    <w:rsid w:val="007609C0"/>
    <w:rsid w:val="007621F4"/>
    <w:rsid w:val="007677E9"/>
    <w:rsid w:val="00767F78"/>
    <w:rsid w:val="007720DA"/>
    <w:rsid w:val="00774C00"/>
    <w:rsid w:val="0077618E"/>
    <w:rsid w:val="007763B9"/>
    <w:rsid w:val="007823A7"/>
    <w:rsid w:val="0078377C"/>
    <w:rsid w:val="00783E4F"/>
    <w:rsid w:val="00786551"/>
    <w:rsid w:val="00790D99"/>
    <w:rsid w:val="00791826"/>
    <w:rsid w:val="00791C0D"/>
    <w:rsid w:val="00791D56"/>
    <w:rsid w:val="00792866"/>
    <w:rsid w:val="00792A1E"/>
    <w:rsid w:val="00795539"/>
    <w:rsid w:val="007C20A8"/>
    <w:rsid w:val="007C7E36"/>
    <w:rsid w:val="007D0D6C"/>
    <w:rsid w:val="007D214B"/>
    <w:rsid w:val="007D4E2F"/>
    <w:rsid w:val="007D7C05"/>
    <w:rsid w:val="007F070F"/>
    <w:rsid w:val="007F6689"/>
    <w:rsid w:val="007F688F"/>
    <w:rsid w:val="007F707F"/>
    <w:rsid w:val="00801281"/>
    <w:rsid w:val="00802F9C"/>
    <w:rsid w:val="0080341A"/>
    <w:rsid w:val="008037D7"/>
    <w:rsid w:val="0082165A"/>
    <w:rsid w:val="00822C73"/>
    <w:rsid w:val="00822E5E"/>
    <w:rsid w:val="00823D8B"/>
    <w:rsid w:val="00824903"/>
    <w:rsid w:val="00831C95"/>
    <w:rsid w:val="00836D6A"/>
    <w:rsid w:val="00841051"/>
    <w:rsid w:val="008420C4"/>
    <w:rsid w:val="008436F6"/>
    <w:rsid w:val="00845C4F"/>
    <w:rsid w:val="008507C4"/>
    <w:rsid w:val="00851CB4"/>
    <w:rsid w:val="00852053"/>
    <w:rsid w:val="00861954"/>
    <w:rsid w:val="00861FF4"/>
    <w:rsid w:val="00862095"/>
    <w:rsid w:val="008633CE"/>
    <w:rsid w:val="008652F9"/>
    <w:rsid w:val="00870F41"/>
    <w:rsid w:val="00873D49"/>
    <w:rsid w:val="00874A92"/>
    <w:rsid w:val="00882D27"/>
    <w:rsid w:val="00884B26"/>
    <w:rsid w:val="00892403"/>
    <w:rsid w:val="00893AE5"/>
    <w:rsid w:val="008A1D3E"/>
    <w:rsid w:val="008A7FB0"/>
    <w:rsid w:val="008B0DE1"/>
    <w:rsid w:val="008B25C5"/>
    <w:rsid w:val="008B51F9"/>
    <w:rsid w:val="008B5889"/>
    <w:rsid w:val="008C2900"/>
    <w:rsid w:val="008C33EB"/>
    <w:rsid w:val="008C3468"/>
    <w:rsid w:val="008D05D9"/>
    <w:rsid w:val="008E0898"/>
    <w:rsid w:val="008E19A8"/>
    <w:rsid w:val="008E3259"/>
    <w:rsid w:val="008E3891"/>
    <w:rsid w:val="008E3E33"/>
    <w:rsid w:val="008F6D33"/>
    <w:rsid w:val="008F721C"/>
    <w:rsid w:val="00900E8B"/>
    <w:rsid w:val="00903CDA"/>
    <w:rsid w:val="0091097D"/>
    <w:rsid w:val="0091460D"/>
    <w:rsid w:val="00920C12"/>
    <w:rsid w:val="009305A3"/>
    <w:rsid w:val="00934117"/>
    <w:rsid w:val="009405AA"/>
    <w:rsid w:val="00941130"/>
    <w:rsid w:val="00947CF8"/>
    <w:rsid w:val="00951FE4"/>
    <w:rsid w:val="00956CDC"/>
    <w:rsid w:val="00965886"/>
    <w:rsid w:val="0097060E"/>
    <w:rsid w:val="00972EBA"/>
    <w:rsid w:val="00974723"/>
    <w:rsid w:val="009754A6"/>
    <w:rsid w:val="009758F3"/>
    <w:rsid w:val="00977159"/>
    <w:rsid w:val="00985965"/>
    <w:rsid w:val="00985D57"/>
    <w:rsid w:val="00991004"/>
    <w:rsid w:val="0099141B"/>
    <w:rsid w:val="009943A6"/>
    <w:rsid w:val="009A27AC"/>
    <w:rsid w:val="009A5CC4"/>
    <w:rsid w:val="009A7545"/>
    <w:rsid w:val="009B20B0"/>
    <w:rsid w:val="009B3D4D"/>
    <w:rsid w:val="009B405F"/>
    <w:rsid w:val="009D3EBA"/>
    <w:rsid w:val="009E033E"/>
    <w:rsid w:val="009E4064"/>
    <w:rsid w:val="009F1337"/>
    <w:rsid w:val="009F3DC7"/>
    <w:rsid w:val="009F59C2"/>
    <w:rsid w:val="009F5EAB"/>
    <w:rsid w:val="009F6866"/>
    <w:rsid w:val="00A1289E"/>
    <w:rsid w:val="00A12E8B"/>
    <w:rsid w:val="00A13E19"/>
    <w:rsid w:val="00A171E9"/>
    <w:rsid w:val="00A17EC1"/>
    <w:rsid w:val="00A2222F"/>
    <w:rsid w:val="00A326E8"/>
    <w:rsid w:val="00A35177"/>
    <w:rsid w:val="00A355F5"/>
    <w:rsid w:val="00A419F2"/>
    <w:rsid w:val="00A44227"/>
    <w:rsid w:val="00A45703"/>
    <w:rsid w:val="00A50338"/>
    <w:rsid w:val="00A50C5F"/>
    <w:rsid w:val="00A54468"/>
    <w:rsid w:val="00A6202F"/>
    <w:rsid w:val="00A64301"/>
    <w:rsid w:val="00A669C3"/>
    <w:rsid w:val="00A670F5"/>
    <w:rsid w:val="00A70119"/>
    <w:rsid w:val="00A766B9"/>
    <w:rsid w:val="00A76929"/>
    <w:rsid w:val="00A875EF"/>
    <w:rsid w:val="00A90135"/>
    <w:rsid w:val="00A932AD"/>
    <w:rsid w:val="00A97523"/>
    <w:rsid w:val="00AA03B3"/>
    <w:rsid w:val="00AA2716"/>
    <w:rsid w:val="00AA3107"/>
    <w:rsid w:val="00AB0369"/>
    <w:rsid w:val="00AB242E"/>
    <w:rsid w:val="00AB7B9B"/>
    <w:rsid w:val="00AC2D2C"/>
    <w:rsid w:val="00AC4676"/>
    <w:rsid w:val="00AC58DA"/>
    <w:rsid w:val="00AD4DE1"/>
    <w:rsid w:val="00AD5DE3"/>
    <w:rsid w:val="00AE0667"/>
    <w:rsid w:val="00AE342F"/>
    <w:rsid w:val="00AE4AE2"/>
    <w:rsid w:val="00AE5CF2"/>
    <w:rsid w:val="00AF009E"/>
    <w:rsid w:val="00AF0BE4"/>
    <w:rsid w:val="00AF0EEA"/>
    <w:rsid w:val="00AF4687"/>
    <w:rsid w:val="00AF4E25"/>
    <w:rsid w:val="00AF768F"/>
    <w:rsid w:val="00B06E83"/>
    <w:rsid w:val="00B12FD9"/>
    <w:rsid w:val="00B1582E"/>
    <w:rsid w:val="00B20BAD"/>
    <w:rsid w:val="00B21CC6"/>
    <w:rsid w:val="00B21FE2"/>
    <w:rsid w:val="00B313F5"/>
    <w:rsid w:val="00B37F22"/>
    <w:rsid w:val="00B41B19"/>
    <w:rsid w:val="00B618D6"/>
    <w:rsid w:val="00B66F8B"/>
    <w:rsid w:val="00B7009D"/>
    <w:rsid w:val="00B74BD5"/>
    <w:rsid w:val="00B74C8D"/>
    <w:rsid w:val="00B76E8B"/>
    <w:rsid w:val="00B77470"/>
    <w:rsid w:val="00B77F4E"/>
    <w:rsid w:val="00B8228F"/>
    <w:rsid w:val="00B82D9F"/>
    <w:rsid w:val="00B83411"/>
    <w:rsid w:val="00B859CA"/>
    <w:rsid w:val="00B85B92"/>
    <w:rsid w:val="00B85C4D"/>
    <w:rsid w:val="00B9048A"/>
    <w:rsid w:val="00B97FA7"/>
    <w:rsid w:val="00BA2BA4"/>
    <w:rsid w:val="00BB0218"/>
    <w:rsid w:val="00BB1808"/>
    <w:rsid w:val="00BB5576"/>
    <w:rsid w:val="00BC1918"/>
    <w:rsid w:val="00BC538C"/>
    <w:rsid w:val="00BD17A5"/>
    <w:rsid w:val="00BE1D16"/>
    <w:rsid w:val="00BE3EEF"/>
    <w:rsid w:val="00BE5893"/>
    <w:rsid w:val="00BE6062"/>
    <w:rsid w:val="00BE78DA"/>
    <w:rsid w:val="00BF0280"/>
    <w:rsid w:val="00BF1D33"/>
    <w:rsid w:val="00BF41B6"/>
    <w:rsid w:val="00BF6E08"/>
    <w:rsid w:val="00C10121"/>
    <w:rsid w:val="00C12321"/>
    <w:rsid w:val="00C12747"/>
    <w:rsid w:val="00C12ECE"/>
    <w:rsid w:val="00C14BE0"/>
    <w:rsid w:val="00C175E5"/>
    <w:rsid w:val="00C1791E"/>
    <w:rsid w:val="00C22CAB"/>
    <w:rsid w:val="00C231E3"/>
    <w:rsid w:val="00C259DE"/>
    <w:rsid w:val="00C3149D"/>
    <w:rsid w:val="00C32166"/>
    <w:rsid w:val="00C40955"/>
    <w:rsid w:val="00C42946"/>
    <w:rsid w:val="00C44088"/>
    <w:rsid w:val="00C45C7E"/>
    <w:rsid w:val="00C46C93"/>
    <w:rsid w:val="00C47174"/>
    <w:rsid w:val="00C50BCC"/>
    <w:rsid w:val="00C53DD0"/>
    <w:rsid w:val="00C55C53"/>
    <w:rsid w:val="00C562E9"/>
    <w:rsid w:val="00C56AFC"/>
    <w:rsid w:val="00C6029D"/>
    <w:rsid w:val="00C60336"/>
    <w:rsid w:val="00C60CB0"/>
    <w:rsid w:val="00C64E1C"/>
    <w:rsid w:val="00C65588"/>
    <w:rsid w:val="00C65B99"/>
    <w:rsid w:val="00C66963"/>
    <w:rsid w:val="00C721D6"/>
    <w:rsid w:val="00C746CE"/>
    <w:rsid w:val="00C778DC"/>
    <w:rsid w:val="00C803F2"/>
    <w:rsid w:val="00C8077D"/>
    <w:rsid w:val="00C82230"/>
    <w:rsid w:val="00C8387B"/>
    <w:rsid w:val="00C84D49"/>
    <w:rsid w:val="00C94804"/>
    <w:rsid w:val="00C96243"/>
    <w:rsid w:val="00CA4929"/>
    <w:rsid w:val="00CC1493"/>
    <w:rsid w:val="00CC231C"/>
    <w:rsid w:val="00CD0609"/>
    <w:rsid w:val="00CD083B"/>
    <w:rsid w:val="00CD104A"/>
    <w:rsid w:val="00CD3D16"/>
    <w:rsid w:val="00CD4DD8"/>
    <w:rsid w:val="00CE2A14"/>
    <w:rsid w:val="00CF2897"/>
    <w:rsid w:val="00CF5D82"/>
    <w:rsid w:val="00D00E11"/>
    <w:rsid w:val="00D0174E"/>
    <w:rsid w:val="00D037DA"/>
    <w:rsid w:val="00D16107"/>
    <w:rsid w:val="00D23655"/>
    <w:rsid w:val="00D244CC"/>
    <w:rsid w:val="00D24766"/>
    <w:rsid w:val="00D33121"/>
    <w:rsid w:val="00D40D30"/>
    <w:rsid w:val="00D415EB"/>
    <w:rsid w:val="00D421E6"/>
    <w:rsid w:val="00D47128"/>
    <w:rsid w:val="00D4775E"/>
    <w:rsid w:val="00D50098"/>
    <w:rsid w:val="00D51D5C"/>
    <w:rsid w:val="00D53A78"/>
    <w:rsid w:val="00D558C8"/>
    <w:rsid w:val="00D56C15"/>
    <w:rsid w:val="00D60954"/>
    <w:rsid w:val="00D64280"/>
    <w:rsid w:val="00D65481"/>
    <w:rsid w:val="00D67061"/>
    <w:rsid w:val="00D7045A"/>
    <w:rsid w:val="00D73550"/>
    <w:rsid w:val="00D750AF"/>
    <w:rsid w:val="00D75650"/>
    <w:rsid w:val="00D91A67"/>
    <w:rsid w:val="00D91DD9"/>
    <w:rsid w:val="00D94D49"/>
    <w:rsid w:val="00D97467"/>
    <w:rsid w:val="00DA015A"/>
    <w:rsid w:val="00DA1FED"/>
    <w:rsid w:val="00DA200E"/>
    <w:rsid w:val="00DA6CB2"/>
    <w:rsid w:val="00DA79D3"/>
    <w:rsid w:val="00DB0AD0"/>
    <w:rsid w:val="00DB2C17"/>
    <w:rsid w:val="00DB4B2A"/>
    <w:rsid w:val="00DB4C89"/>
    <w:rsid w:val="00DB76FD"/>
    <w:rsid w:val="00DC0998"/>
    <w:rsid w:val="00DC20F6"/>
    <w:rsid w:val="00DC2690"/>
    <w:rsid w:val="00DC6247"/>
    <w:rsid w:val="00DC738D"/>
    <w:rsid w:val="00DC7D30"/>
    <w:rsid w:val="00DD19E7"/>
    <w:rsid w:val="00DD60C4"/>
    <w:rsid w:val="00DD659A"/>
    <w:rsid w:val="00DE02E8"/>
    <w:rsid w:val="00DE58D8"/>
    <w:rsid w:val="00DE7246"/>
    <w:rsid w:val="00DE7BDF"/>
    <w:rsid w:val="00E0055F"/>
    <w:rsid w:val="00E019D7"/>
    <w:rsid w:val="00E01A57"/>
    <w:rsid w:val="00E0511C"/>
    <w:rsid w:val="00E0583A"/>
    <w:rsid w:val="00E05F8C"/>
    <w:rsid w:val="00E07380"/>
    <w:rsid w:val="00E1478B"/>
    <w:rsid w:val="00E17550"/>
    <w:rsid w:val="00E22430"/>
    <w:rsid w:val="00E25018"/>
    <w:rsid w:val="00E258FF"/>
    <w:rsid w:val="00E26D7C"/>
    <w:rsid w:val="00E27417"/>
    <w:rsid w:val="00E30D7A"/>
    <w:rsid w:val="00E3326D"/>
    <w:rsid w:val="00E3499D"/>
    <w:rsid w:val="00E35684"/>
    <w:rsid w:val="00E52840"/>
    <w:rsid w:val="00E54FB0"/>
    <w:rsid w:val="00E61573"/>
    <w:rsid w:val="00E65869"/>
    <w:rsid w:val="00E65E1F"/>
    <w:rsid w:val="00E72AAD"/>
    <w:rsid w:val="00E74999"/>
    <w:rsid w:val="00E75BB4"/>
    <w:rsid w:val="00E82CF1"/>
    <w:rsid w:val="00E82D72"/>
    <w:rsid w:val="00E83F36"/>
    <w:rsid w:val="00E92A1C"/>
    <w:rsid w:val="00E937FC"/>
    <w:rsid w:val="00E9542C"/>
    <w:rsid w:val="00E97184"/>
    <w:rsid w:val="00EA02E8"/>
    <w:rsid w:val="00EA2BAD"/>
    <w:rsid w:val="00EA2C56"/>
    <w:rsid w:val="00EA3665"/>
    <w:rsid w:val="00EA4E74"/>
    <w:rsid w:val="00EA725D"/>
    <w:rsid w:val="00EB4796"/>
    <w:rsid w:val="00EB52DC"/>
    <w:rsid w:val="00EB586A"/>
    <w:rsid w:val="00EB5A10"/>
    <w:rsid w:val="00EB5A57"/>
    <w:rsid w:val="00EC0F27"/>
    <w:rsid w:val="00EC1FAA"/>
    <w:rsid w:val="00EC6F76"/>
    <w:rsid w:val="00EC73B2"/>
    <w:rsid w:val="00ED1085"/>
    <w:rsid w:val="00ED12E8"/>
    <w:rsid w:val="00ED3039"/>
    <w:rsid w:val="00ED53EF"/>
    <w:rsid w:val="00EF3472"/>
    <w:rsid w:val="00EF4E12"/>
    <w:rsid w:val="00EF6878"/>
    <w:rsid w:val="00EF7435"/>
    <w:rsid w:val="00F01ECA"/>
    <w:rsid w:val="00F05118"/>
    <w:rsid w:val="00F05BED"/>
    <w:rsid w:val="00F05F5E"/>
    <w:rsid w:val="00F110BE"/>
    <w:rsid w:val="00F11413"/>
    <w:rsid w:val="00F13BEB"/>
    <w:rsid w:val="00F1408C"/>
    <w:rsid w:val="00F15F17"/>
    <w:rsid w:val="00F16226"/>
    <w:rsid w:val="00F265F4"/>
    <w:rsid w:val="00F31C3E"/>
    <w:rsid w:val="00F32D48"/>
    <w:rsid w:val="00F3501E"/>
    <w:rsid w:val="00F36EAC"/>
    <w:rsid w:val="00F371FD"/>
    <w:rsid w:val="00F41AAC"/>
    <w:rsid w:val="00F43768"/>
    <w:rsid w:val="00F55FDA"/>
    <w:rsid w:val="00F56846"/>
    <w:rsid w:val="00F7023E"/>
    <w:rsid w:val="00F74E01"/>
    <w:rsid w:val="00F83CE5"/>
    <w:rsid w:val="00F86CB4"/>
    <w:rsid w:val="00F87FA2"/>
    <w:rsid w:val="00F90B23"/>
    <w:rsid w:val="00F90FC3"/>
    <w:rsid w:val="00F91FE6"/>
    <w:rsid w:val="00F927F4"/>
    <w:rsid w:val="00F93235"/>
    <w:rsid w:val="00F962B3"/>
    <w:rsid w:val="00F96EC1"/>
    <w:rsid w:val="00FA0697"/>
    <w:rsid w:val="00FA6094"/>
    <w:rsid w:val="00FA6741"/>
    <w:rsid w:val="00FB0D4C"/>
    <w:rsid w:val="00FB1446"/>
    <w:rsid w:val="00FB2204"/>
    <w:rsid w:val="00FB2C64"/>
    <w:rsid w:val="00FB32D4"/>
    <w:rsid w:val="00FB40D4"/>
    <w:rsid w:val="00FB4650"/>
    <w:rsid w:val="00FB7EA0"/>
    <w:rsid w:val="00FC63DE"/>
    <w:rsid w:val="00FD74C8"/>
    <w:rsid w:val="00FE151F"/>
    <w:rsid w:val="00FE233D"/>
    <w:rsid w:val="00FF0B59"/>
    <w:rsid w:val="00FF4459"/>
    <w:rsid w:val="00FF7E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2067D564"/>
  <w15:docId w15:val="{3B13974A-DE92-4AF4-8D6D-2EE80E867C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BB5576"/>
    <w:rPr>
      <w:rFonts w:asciiTheme="minorHAnsi" w:eastAsiaTheme="minorHAnsi" w:hAnsiTheme="minorHAnsi" w:cstheme="minorBidi"/>
      <w:sz w:val="24"/>
      <w:szCs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B97FA7"/>
    <w:pPr>
      <w:keepNext/>
      <w:keepLines/>
      <w:spacing w:before="480"/>
      <w:outlineLvl w:val="0"/>
    </w:pPr>
    <w:rPr>
      <w:b/>
      <w:bCs/>
      <w:color w:val="EA5B0C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B97FA7"/>
    <w:pPr>
      <w:keepNext/>
      <w:keepLines/>
      <w:pBdr>
        <w:bottom w:val="single" w:sz="8" w:space="4" w:color="EA5B0C"/>
      </w:pBdr>
      <w:spacing w:before="200"/>
      <w:outlineLvl w:val="1"/>
    </w:pPr>
    <w:rPr>
      <w:rFonts w:cs="Arial"/>
      <w:b/>
      <w:bCs/>
      <w:color w:val="51145C"/>
      <w:sz w:val="28"/>
      <w:szCs w:val="28"/>
    </w:rPr>
  </w:style>
  <w:style w:type="paragraph" w:styleId="Heading3">
    <w:name w:val="heading 3"/>
    <w:basedOn w:val="Normal"/>
    <w:next w:val="Normal"/>
    <w:link w:val="Heading3Char"/>
    <w:unhideWhenUsed/>
    <w:qFormat/>
    <w:rsid w:val="00B97FA7"/>
    <w:pPr>
      <w:keepNext/>
      <w:keepLines/>
      <w:spacing w:before="200"/>
      <w:outlineLvl w:val="2"/>
    </w:pPr>
    <w:rPr>
      <w:rFonts w:cs="Arial"/>
      <w:b/>
      <w:bCs/>
    </w:rPr>
  </w:style>
  <w:style w:type="paragraph" w:styleId="Heading4">
    <w:name w:val="heading 4"/>
    <w:basedOn w:val="Normal"/>
    <w:next w:val="Normal"/>
    <w:link w:val="Heading4Char"/>
    <w:semiHidden/>
    <w:unhideWhenUsed/>
    <w:rsid w:val="004770A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AE4309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B97FA7"/>
    <w:rPr>
      <w:rFonts w:eastAsia="Times New Roman"/>
      <w:b/>
      <w:bCs/>
      <w:color w:val="EA5B0C"/>
      <w:sz w:val="32"/>
      <w:szCs w:val="32"/>
    </w:rPr>
  </w:style>
  <w:style w:type="paragraph" w:styleId="ListParagraph">
    <w:name w:val="List Paragraph"/>
    <w:basedOn w:val="Normal"/>
    <w:uiPriority w:val="34"/>
    <w:qFormat/>
    <w:rsid w:val="00576A99"/>
    <w:pPr>
      <w:ind w:left="720"/>
      <w:contextualSpacing/>
    </w:pPr>
  </w:style>
  <w:style w:type="character" w:customStyle="1" w:styleId="Heading2Char">
    <w:name w:val="Heading 2 Char"/>
    <w:link w:val="Heading2"/>
    <w:rsid w:val="00B97FA7"/>
    <w:rPr>
      <w:rFonts w:eastAsia="Times New Roman" w:cs="Arial"/>
      <w:b/>
      <w:bCs/>
      <w:color w:val="51145C"/>
      <w:sz w:val="28"/>
      <w:szCs w:val="28"/>
    </w:rPr>
  </w:style>
  <w:style w:type="character" w:customStyle="1" w:styleId="Heading3Char">
    <w:name w:val="Heading 3 Char"/>
    <w:link w:val="Heading3"/>
    <w:rsid w:val="00B97FA7"/>
    <w:rPr>
      <w:rFonts w:eastAsia="Times New Roman" w:cs="Arial"/>
      <w:b/>
      <w:bCs/>
      <w:sz w:val="24"/>
      <w:szCs w:val="24"/>
    </w:rPr>
  </w:style>
  <w:style w:type="paragraph" w:styleId="Title">
    <w:name w:val="Title"/>
    <w:basedOn w:val="Normal"/>
    <w:next w:val="Normal"/>
    <w:link w:val="TitleChar"/>
    <w:qFormat/>
    <w:rsid w:val="00C64E1C"/>
    <w:pPr>
      <w:spacing w:after="300"/>
      <w:contextualSpacing/>
    </w:pPr>
    <w:rPr>
      <w:rFonts w:ascii="ITC Tiffany Std Heavy" w:hAnsi="ITC Tiffany Std Heavy"/>
      <w:color w:val="00A7A7"/>
      <w:spacing w:val="5"/>
      <w:kern w:val="28"/>
      <w:sz w:val="48"/>
      <w:szCs w:val="48"/>
    </w:rPr>
  </w:style>
  <w:style w:type="character" w:customStyle="1" w:styleId="TitleChar">
    <w:name w:val="Title Char"/>
    <w:link w:val="Title"/>
    <w:rsid w:val="00C64E1C"/>
    <w:rPr>
      <w:rFonts w:ascii="ITC Tiffany Std Heavy" w:eastAsia="Times New Roman" w:hAnsi="ITC Tiffany Std Heavy" w:cs="Times New Roman"/>
      <w:color w:val="00A7A7"/>
      <w:spacing w:val="5"/>
      <w:kern w:val="28"/>
      <w:sz w:val="48"/>
      <w:szCs w:val="48"/>
    </w:rPr>
  </w:style>
  <w:style w:type="paragraph" w:styleId="Subtitle">
    <w:name w:val="Subtitle"/>
    <w:basedOn w:val="Normal"/>
    <w:next w:val="Normal"/>
    <w:link w:val="SubtitleChar"/>
    <w:qFormat/>
    <w:rsid w:val="00B97FA7"/>
    <w:pPr>
      <w:numPr>
        <w:ilvl w:val="1"/>
      </w:numPr>
    </w:pPr>
    <w:rPr>
      <w:rFonts w:cs="Arial"/>
      <w:iCs/>
      <w:color w:val="00A7A7"/>
      <w:spacing w:val="15"/>
    </w:rPr>
  </w:style>
  <w:style w:type="character" w:customStyle="1" w:styleId="SubtitleChar">
    <w:name w:val="Subtitle Char"/>
    <w:link w:val="Subtitle"/>
    <w:rsid w:val="00B97FA7"/>
    <w:rPr>
      <w:rFonts w:eastAsia="Times New Roman" w:cs="Arial"/>
      <w:iCs/>
      <w:color w:val="00A7A7"/>
      <w:spacing w:val="15"/>
      <w:sz w:val="24"/>
      <w:szCs w:val="22"/>
    </w:rPr>
  </w:style>
  <w:style w:type="table" w:styleId="TableGrid">
    <w:name w:val="Table Grid"/>
    <w:basedOn w:val="TableNormal"/>
    <w:uiPriority w:val="59"/>
    <w:rsid w:val="00022EC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MediumShading1-Accent1">
    <w:name w:val="Medium Shading 1 Accent 1"/>
    <w:basedOn w:val="TableNormal"/>
    <w:uiPriority w:val="63"/>
    <w:rsid w:val="00022EC3"/>
    <w:tblPr>
      <w:tblStyleRowBandSize w:val="1"/>
      <w:tblStyleColBandSize w:val="1"/>
      <w:tblBorders>
        <w:top w:val="single" w:sz="8" w:space="0" w:color="F58142"/>
        <w:left w:val="single" w:sz="8" w:space="0" w:color="F58142"/>
        <w:bottom w:val="single" w:sz="8" w:space="0" w:color="F58142"/>
        <w:right w:val="single" w:sz="8" w:space="0" w:color="F58142"/>
        <w:insideH w:val="single" w:sz="8" w:space="0" w:color="F5814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58142"/>
          <w:left w:val="single" w:sz="8" w:space="0" w:color="F58142"/>
          <w:bottom w:val="single" w:sz="8" w:space="0" w:color="F58142"/>
          <w:right w:val="single" w:sz="8" w:space="0" w:color="F58142"/>
          <w:insideH w:val="nil"/>
          <w:insideV w:val="nil"/>
        </w:tcBorders>
        <w:shd w:val="clear" w:color="auto" w:fill="EA5B0C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58142"/>
          <w:left w:val="single" w:sz="8" w:space="0" w:color="F58142"/>
          <w:bottom w:val="single" w:sz="8" w:space="0" w:color="F58142"/>
          <w:right w:val="single" w:sz="8" w:space="0" w:color="F5814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D5C0"/>
      </w:tcPr>
    </w:tblStylePr>
    <w:tblStylePr w:type="band1Horz">
      <w:tblPr/>
      <w:tcPr>
        <w:tcBorders>
          <w:insideH w:val="nil"/>
          <w:insideV w:val="nil"/>
        </w:tcBorders>
        <w:shd w:val="clear" w:color="auto" w:fill="FBD5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BalloonText">
    <w:name w:val="Balloon Text"/>
    <w:basedOn w:val="Normal"/>
    <w:link w:val="BalloonTextChar"/>
    <w:rsid w:val="00022EC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22EC3"/>
    <w:rPr>
      <w:rFonts w:ascii="Tahoma" w:hAnsi="Tahoma" w:cs="Tahoma"/>
      <w:sz w:val="16"/>
      <w:szCs w:val="16"/>
    </w:rPr>
  </w:style>
  <w:style w:type="paragraph" w:styleId="Header">
    <w:name w:val="header"/>
    <w:aliases w:val="h,Header1,Even,hdr"/>
    <w:basedOn w:val="Normal"/>
    <w:link w:val="HeaderChar"/>
    <w:uiPriority w:val="99"/>
    <w:rsid w:val="00D97467"/>
    <w:pPr>
      <w:tabs>
        <w:tab w:val="center" w:pos="4513"/>
        <w:tab w:val="right" w:pos="9026"/>
      </w:tabs>
    </w:pPr>
  </w:style>
  <w:style w:type="character" w:customStyle="1" w:styleId="HeaderChar">
    <w:name w:val="Header Char"/>
    <w:aliases w:val="h Char,Header1 Char,Even Char,hdr Char"/>
    <w:link w:val="Header"/>
    <w:uiPriority w:val="99"/>
    <w:rsid w:val="00D97467"/>
    <w:rPr>
      <w:sz w:val="22"/>
      <w:szCs w:val="22"/>
    </w:rPr>
  </w:style>
  <w:style w:type="paragraph" w:styleId="Footer">
    <w:name w:val="footer"/>
    <w:basedOn w:val="Normal"/>
    <w:link w:val="FooterChar"/>
    <w:uiPriority w:val="99"/>
    <w:rsid w:val="00D97467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D97467"/>
    <w:rPr>
      <w:sz w:val="22"/>
      <w:szCs w:val="22"/>
    </w:rPr>
  </w:style>
  <w:style w:type="paragraph" w:styleId="NormalWeb">
    <w:name w:val="Normal (Web)"/>
    <w:basedOn w:val="Normal"/>
    <w:uiPriority w:val="99"/>
    <w:unhideWhenUsed/>
    <w:rsid w:val="003C7026"/>
    <w:pPr>
      <w:spacing w:after="60" w:line="276" w:lineRule="auto"/>
    </w:pPr>
    <w:rPr>
      <w:rFonts w:ascii="Times New Roman" w:eastAsia="Calibri" w:hAnsi="Times New Roman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3C7026"/>
    <w:pPr>
      <w:spacing w:line="276" w:lineRule="auto"/>
      <w:outlineLvl w:val="9"/>
    </w:pPr>
    <w:rPr>
      <w:rFonts w:ascii="Cambria" w:hAnsi="Cambria"/>
      <w:color w:val="AE4309"/>
      <w:sz w:val="28"/>
      <w:szCs w:val="28"/>
      <w:lang w:val="en-US" w:eastAsia="ja-JP"/>
    </w:rPr>
  </w:style>
  <w:style w:type="paragraph" w:styleId="TOC2">
    <w:name w:val="toc 2"/>
    <w:basedOn w:val="Normal"/>
    <w:next w:val="Normal"/>
    <w:autoRedefine/>
    <w:uiPriority w:val="39"/>
    <w:rsid w:val="003C7026"/>
    <w:pPr>
      <w:spacing w:after="100"/>
      <w:ind w:left="220"/>
    </w:pPr>
  </w:style>
  <w:style w:type="character" w:styleId="Hyperlink">
    <w:name w:val="Hyperlink"/>
    <w:uiPriority w:val="99"/>
    <w:unhideWhenUsed/>
    <w:rsid w:val="003C7026"/>
    <w:rPr>
      <w:color w:val="EA5B0C"/>
      <w:u w:val="single"/>
    </w:rPr>
  </w:style>
  <w:style w:type="paragraph" w:styleId="CommentText">
    <w:name w:val="annotation text"/>
    <w:basedOn w:val="Normal"/>
    <w:link w:val="CommentTextChar"/>
    <w:uiPriority w:val="99"/>
    <w:unhideWhenUsed/>
    <w:rsid w:val="00BB557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B5576"/>
    <w:rPr>
      <w:rFonts w:asciiTheme="minorHAnsi" w:eastAsiaTheme="minorHAnsi" w:hAnsiTheme="minorHAnsi" w:cstheme="minorBidi"/>
      <w:lang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E3EEF"/>
    <w:rPr>
      <w:color w:val="808080"/>
      <w:shd w:val="clear" w:color="auto" w:fill="E6E6E6"/>
    </w:rPr>
  </w:style>
  <w:style w:type="character" w:styleId="CommentReference">
    <w:name w:val="annotation reference"/>
    <w:basedOn w:val="DefaultParagraphFont"/>
    <w:uiPriority w:val="99"/>
    <w:semiHidden/>
    <w:unhideWhenUsed/>
    <w:rsid w:val="00645C3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645C33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645C33"/>
    <w:rPr>
      <w:rFonts w:asciiTheme="minorHAnsi" w:eastAsiaTheme="minorHAnsi" w:hAnsiTheme="minorHAnsi" w:cstheme="minorBidi"/>
      <w:b/>
      <w:bCs/>
      <w:lang w:eastAsia="en-US"/>
    </w:rPr>
  </w:style>
  <w:style w:type="paragraph" w:styleId="BodyText">
    <w:name w:val="Body Text"/>
    <w:basedOn w:val="Normal"/>
    <w:link w:val="BodyTextChar"/>
    <w:semiHidden/>
    <w:unhideWhenUsed/>
    <w:rsid w:val="001843E6"/>
    <w:pPr>
      <w:jc w:val="both"/>
    </w:pPr>
    <w:rPr>
      <w:rFonts w:ascii="Georgia" w:eastAsia="Times New Roman" w:hAnsi="Georgia" w:cs="Arial"/>
      <w:color w:val="000000"/>
    </w:rPr>
  </w:style>
  <w:style w:type="character" w:customStyle="1" w:styleId="BodyTextChar">
    <w:name w:val="Body Text Char"/>
    <w:basedOn w:val="DefaultParagraphFont"/>
    <w:link w:val="BodyText"/>
    <w:semiHidden/>
    <w:rsid w:val="001843E6"/>
    <w:rPr>
      <w:rFonts w:ascii="Georgia" w:hAnsi="Georgia" w:cs="Arial"/>
      <w:color w:val="000000"/>
      <w:sz w:val="24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semiHidden/>
    <w:rsid w:val="004770AF"/>
    <w:rPr>
      <w:rFonts w:asciiTheme="majorHAnsi" w:eastAsiaTheme="majorEastAsia" w:hAnsiTheme="majorHAnsi" w:cstheme="majorBidi"/>
      <w:i/>
      <w:iCs/>
      <w:color w:val="AE4309" w:themeColor="accent1" w:themeShade="BF"/>
      <w:sz w:val="24"/>
      <w:szCs w:val="24"/>
      <w:lang w:eastAsia="en-US"/>
    </w:rPr>
  </w:style>
  <w:style w:type="character" w:styleId="Strong">
    <w:name w:val="Strong"/>
    <w:basedOn w:val="DefaultParagraphFont"/>
    <w:uiPriority w:val="22"/>
    <w:qFormat/>
    <w:rsid w:val="004770AF"/>
    <w:rPr>
      <w:b/>
      <w:bCs/>
    </w:rPr>
  </w:style>
  <w:style w:type="paragraph" w:customStyle="1" w:styleId="Body">
    <w:name w:val="Body"/>
    <w:rsid w:val="008C33EB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British Council Sans" w:eastAsia="British Council Sans" w:hAnsi="British Council Sans" w:cs="British Council Sans"/>
      <w:color w:val="000000"/>
      <w:sz w:val="24"/>
      <w:szCs w:val="24"/>
      <w:u w:color="000000"/>
      <w:bdr w:val="nil"/>
      <w:lang w:val="en-US"/>
    </w:rPr>
  </w:style>
  <w:style w:type="paragraph" w:styleId="NoSpacing">
    <w:name w:val="No Spacing"/>
    <w:uiPriority w:val="1"/>
    <w:qFormat/>
    <w:rsid w:val="001A1C02"/>
    <w:rPr>
      <w:rFonts w:ascii="Calibri" w:eastAsia="Calibri" w:hAnsi="Calibri"/>
      <w:sz w:val="22"/>
      <w:szCs w:val="22"/>
      <w:lang w:eastAsia="en-US"/>
    </w:rPr>
  </w:style>
  <w:style w:type="character" w:styleId="PageNumber">
    <w:name w:val="page number"/>
    <w:basedOn w:val="DefaultParagraphFont"/>
    <w:semiHidden/>
    <w:unhideWhenUsed/>
    <w:rsid w:val="002E10D5"/>
  </w:style>
  <w:style w:type="paragraph" w:customStyle="1" w:styleId="p1">
    <w:name w:val="p1"/>
    <w:basedOn w:val="Normal"/>
    <w:rsid w:val="001A495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US"/>
    </w:rPr>
  </w:style>
  <w:style w:type="character" w:customStyle="1" w:styleId="apple-converted-space">
    <w:name w:val="apple-converted-space"/>
    <w:basedOn w:val="DefaultParagraphFont"/>
    <w:rsid w:val="001A495F"/>
  </w:style>
  <w:style w:type="character" w:styleId="FollowedHyperlink">
    <w:name w:val="FollowedHyperlink"/>
    <w:basedOn w:val="DefaultParagraphFont"/>
    <w:semiHidden/>
    <w:unhideWhenUsed/>
    <w:rsid w:val="00716319"/>
    <w:rPr>
      <w:color w:val="00A7A7" w:themeColor="followedHyperlink"/>
      <w:u w:val="single"/>
    </w:rPr>
  </w:style>
  <w:style w:type="character" w:customStyle="1" w:styleId="s1">
    <w:name w:val="s1"/>
    <w:basedOn w:val="DefaultParagraphFont"/>
    <w:rsid w:val="00701937"/>
  </w:style>
  <w:style w:type="paragraph" w:customStyle="1" w:styleId="TableContents">
    <w:name w:val="Table Contents"/>
    <w:basedOn w:val="Normal"/>
    <w:rsid w:val="00F05BED"/>
    <w:pPr>
      <w:pBdr>
        <w:top w:val="nil"/>
        <w:left w:val="nil"/>
        <w:bottom w:val="nil"/>
        <w:right w:val="nil"/>
      </w:pBdr>
      <w:suppressAutoHyphens/>
    </w:pPr>
    <w:rPr>
      <w:rFonts w:ascii="Times New Roman" w:eastAsia="Arial Unicode MS" w:hAnsi="Times New Roman" w:cs="Times New Roman"/>
      <w:lang w:val="en-US"/>
    </w:rPr>
  </w:style>
  <w:style w:type="character" w:customStyle="1" w:styleId="UnresolvedMention2">
    <w:name w:val="Unresolved Mention2"/>
    <w:basedOn w:val="DefaultParagraphFont"/>
    <w:rsid w:val="007D214B"/>
    <w:rPr>
      <w:color w:val="808080"/>
      <w:shd w:val="clear" w:color="auto" w:fill="E6E6E6"/>
    </w:rPr>
  </w:style>
  <w:style w:type="paragraph" w:customStyle="1" w:styleId="paragraph">
    <w:name w:val="paragraph"/>
    <w:basedOn w:val="Normal"/>
    <w:rsid w:val="0098596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normaltextrun">
    <w:name w:val="normaltextrun"/>
    <w:basedOn w:val="DefaultParagraphFont"/>
    <w:rsid w:val="00985965"/>
  </w:style>
  <w:style w:type="character" w:customStyle="1" w:styleId="eop">
    <w:name w:val="eop"/>
    <w:basedOn w:val="DefaultParagraphFont"/>
    <w:rsid w:val="00985965"/>
  </w:style>
  <w:style w:type="character" w:customStyle="1" w:styleId="spellingerror">
    <w:name w:val="spellingerror"/>
    <w:basedOn w:val="DefaultParagraphFont"/>
    <w:rsid w:val="00985965"/>
  </w:style>
  <w:style w:type="character" w:customStyle="1" w:styleId="contextualspellingandgrammarerror">
    <w:name w:val="contextualspellingandgrammarerror"/>
    <w:basedOn w:val="DefaultParagraphFont"/>
    <w:rsid w:val="00D00E11"/>
  </w:style>
  <w:style w:type="character" w:customStyle="1" w:styleId="scxw250855270">
    <w:name w:val="scxw250855270"/>
    <w:basedOn w:val="DefaultParagraphFont"/>
    <w:rsid w:val="0099141B"/>
  </w:style>
  <w:style w:type="character" w:customStyle="1" w:styleId="scxw122575612">
    <w:name w:val="scxw122575612"/>
    <w:basedOn w:val="DefaultParagraphFont"/>
    <w:rsid w:val="0099141B"/>
  </w:style>
  <w:style w:type="paragraph" w:styleId="Revision">
    <w:name w:val="Revision"/>
    <w:hidden/>
    <w:uiPriority w:val="99"/>
    <w:semiHidden/>
    <w:rsid w:val="008A7FB0"/>
    <w:rPr>
      <w:rFonts w:asciiTheme="minorHAnsi" w:eastAsiaTheme="minorHAnsi" w:hAnsiTheme="minorHAnsi" w:cstheme="minorBid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12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235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866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11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66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67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3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3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178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211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64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74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94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74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60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604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77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52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32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33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69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9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05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33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11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77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2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13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5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02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23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3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399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2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0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93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3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287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66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22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804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7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45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53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7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920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18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629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1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0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8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17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132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6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5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4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77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9024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342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133411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45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14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75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2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7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15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704569">
          <w:marLeft w:val="0"/>
          <w:marRight w:val="0"/>
          <w:marTop w:val="0"/>
          <w:marBottom w:val="240"/>
          <w:divBdr>
            <w:top w:val="single" w:sz="6" w:space="11" w:color="EEEEEE"/>
            <w:left w:val="single" w:sz="6" w:space="11" w:color="EEEEEE"/>
            <w:bottom w:val="single" w:sz="6" w:space="11" w:color="EEEEEE"/>
            <w:right w:val="single" w:sz="6" w:space="11" w:color="EEEEEE"/>
          </w:divBdr>
        </w:div>
      </w:divsChild>
    </w:div>
    <w:div w:id="175697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9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0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83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95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7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2920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406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01125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77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customXml" Target="../customXml/item4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6.png"/><Relationship Id="rId32" Type="http://schemas.openxmlformats.org/officeDocument/2006/relationships/customXml" Target="../customXml/item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10" Type="http://schemas.openxmlformats.org/officeDocument/2006/relationships/header" Target="header2.xml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ntTable" Target="fontTable.xml"/><Relationship Id="rId8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S:\Internal%20Operations\marketing\TEMPLATES\Live%20Templates\Style%20Only%20Template.dotx" TargetMode="External"/></Relationships>
</file>

<file path=word/theme/theme1.xml><?xml version="1.0" encoding="utf-8"?>
<a:theme xmlns:a="http://schemas.openxmlformats.org/drawingml/2006/main" name="Office Theme">
  <a:themeElements>
    <a:clrScheme name="Gateway Colours">
      <a:dk1>
        <a:sysClr val="windowText" lastClr="000000"/>
      </a:dk1>
      <a:lt1>
        <a:sysClr val="window" lastClr="FFFFFF"/>
      </a:lt1>
      <a:dk2>
        <a:srgbClr val="51145C"/>
      </a:dk2>
      <a:lt2>
        <a:srgbClr val="BFE2E0"/>
      </a:lt2>
      <a:accent1>
        <a:srgbClr val="EA5B0C"/>
      </a:accent1>
      <a:accent2>
        <a:srgbClr val="00A7A7"/>
      </a:accent2>
      <a:accent3>
        <a:srgbClr val="51145C"/>
      </a:accent3>
      <a:accent4>
        <a:srgbClr val="EA5B0C"/>
      </a:accent4>
      <a:accent5>
        <a:srgbClr val="00A7A7"/>
      </a:accent5>
      <a:accent6>
        <a:srgbClr val="51145C"/>
      </a:accent6>
      <a:hlink>
        <a:srgbClr val="EA5B0C"/>
      </a:hlink>
      <a:folHlink>
        <a:srgbClr val="00A7A7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EF96DF700291479DD9D2788D1DB443" ma:contentTypeVersion="0" ma:contentTypeDescription="Create a new document." ma:contentTypeScope="" ma:versionID="327031d76df28acef22243ac924c08f3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413257cd9829394d17656a545d5fa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971C910-9FB1-41DB-B93B-CDC7A109FE7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1ABF1E1-B244-417E-B8AE-75BA726028C9}"/>
</file>

<file path=customXml/itemProps3.xml><?xml version="1.0" encoding="utf-8"?>
<ds:datastoreItem xmlns:ds="http://schemas.openxmlformats.org/officeDocument/2006/customXml" ds:itemID="{355A4D3C-BF86-425A-8DA7-F93A5A3C15BA}"/>
</file>

<file path=customXml/itemProps4.xml><?xml version="1.0" encoding="utf-8"?>
<ds:datastoreItem xmlns:ds="http://schemas.openxmlformats.org/officeDocument/2006/customXml" ds:itemID="{5B039ADD-2137-43AB-A49E-1EDBC5318EC8}"/>
</file>

<file path=docProps/app.xml><?xml version="1.0" encoding="utf-8"?>
<Properties xmlns="http://schemas.openxmlformats.org/officeDocument/2006/extended-properties" xmlns:vt="http://schemas.openxmlformats.org/officeDocument/2006/docPropsVTypes">
  <Template>Style Only Template</Template>
  <TotalTime>75</TotalTime>
  <Pages>26</Pages>
  <Words>2092</Words>
  <Characters>9253</Characters>
  <Application>Microsoft Office Word</Application>
  <DocSecurity>0</DocSecurity>
  <Lines>77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OCN Eastern Region</Company>
  <LinksUpToDate>false</LinksUpToDate>
  <CharactersWithSpaces>11323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Rebecca Lauder</dc:creator>
  <cp:keywords/>
  <dc:description/>
  <cp:lastModifiedBy>Shelley Bratton</cp:lastModifiedBy>
  <cp:revision>16</cp:revision>
  <cp:lastPrinted>2018-07-11T14:11:00Z</cp:lastPrinted>
  <dcterms:created xsi:type="dcterms:W3CDTF">2018-07-23T10:44:00Z</dcterms:created>
  <dcterms:modified xsi:type="dcterms:W3CDTF">2020-03-25T10:27:00Z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0x010100D8EF96DF700291479DD9D2788D1DB443</vt:lpwstr>
  </property>
</Properties>
</file>